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4BD58" w14:textId="52172CF4" w:rsidR="007E331F" w:rsidRPr="00525EFF" w:rsidRDefault="007E331F" w:rsidP="00F31EAC">
      <w:pPr>
        <w:pStyle w:val="Nagwek4"/>
        <w:spacing w:before="0" w:after="360"/>
        <w:jc w:val="right"/>
        <w:rPr>
          <w:rFonts w:ascii="Times New Roman" w:hAnsi="Times New Roman"/>
          <w:sz w:val="22"/>
          <w:szCs w:val="22"/>
        </w:rPr>
      </w:pPr>
      <w:r w:rsidRPr="00525EFF">
        <w:rPr>
          <w:rFonts w:ascii="Times New Roman" w:hAnsi="Times New Roman"/>
          <w:b w:val="0"/>
          <w:sz w:val="22"/>
          <w:szCs w:val="22"/>
        </w:rPr>
        <w:t xml:space="preserve">Załącznik nr </w:t>
      </w:r>
      <w:r w:rsidR="0099385D">
        <w:rPr>
          <w:rFonts w:ascii="Times New Roman" w:hAnsi="Times New Roman"/>
          <w:sz w:val="22"/>
          <w:szCs w:val="22"/>
        </w:rPr>
        <w:t>1</w:t>
      </w:r>
      <w:r w:rsidRPr="00525EFF">
        <w:rPr>
          <w:rFonts w:ascii="Times New Roman" w:hAnsi="Times New Roman"/>
          <w:sz w:val="22"/>
          <w:szCs w:val="22"/>
        </w:rPr>
        <w:t xml:space="preserve"> </w:t>
      </w:r>
      <w:r w:rsidRPr="00525EFF">
        <w:rPr>
          <w:rFonts w:ascii="Times New Roman" w:hAnsi="Times New Roman"/>
          <w:b w:val="0"/>
          <w:sz w:val="22"/>
          <w:szCs w:val="22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3665F32" w14:textId="77777777" w:rsidTr="00940C89">
        <w:tc>
          <w:tcPr>
            <w:tcW w:w="8954" w:type="dxa"/>
            <w:shd w:val="clear" w:color="auto" w:fill="F2F2F2"/>
          </w:tcPr>
          <w:p w14:paraId="53483000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595EC9EB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24752486" w14:textId="65F72E3B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D23F71">
        <w:rPr>
          <w:sz w:val="22"/>
          <w:szCs w:val="22"/>
        </w:rPr>
        <w:t>podstawowym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32684AA8" w14:textId="77777777" w:rsidR="0094707F" w:rsidRDefault="0094707F" w:rsidP="003B769C">
      <w:pPr>
        <w:spacing w:after="120" w:line="276" w:lineRule="auto"/>
        <w:jc w:val="both"/>
        <w:rPr>
          <w:b/>
          <w:sz w:val="22"/>
          <w:szCs w:val="22"/>
        </w:rPr>
      </w:pPr>
    </w:p>
    <w:p w14:paraId="045974C4" w14:textId="3C8DD093" w:rsidR="00824873" w:rsidRDefault="00824873" w:rsidP="003B769C">
      <w:pPr>
        <w:spacing w:after="120" w:line="276" w:lineRule="auto"/>
        <w:jc w:val="both"/>
        <w:rPr>
          <w:b/>
          <w:sz w:val="22"/>
          <w:szCs w:val="22"/>
        </w:rPr>
      </w:pPr>
      <w:r w:rsidRPr="00824873">
        <w:rPr>
          <w:b/>
          <w:sz w:val="22"/>
          <w:szCs w:val="22"/>
        </w:rPr>
        <w:t xml:space="preserve">Dostawa </w:t>
      </w:r>
      <w:r w:rsidR="00D44738">
        <w:rPr>
          <w:b/>
          <w:sz w:val="22"/>
          <w:szCs w:val="22"/>
        </w:rPr>
        <w:t>bielizny termoaktywnej</w:t>
      </w:r>
    </w:p>
    <w:p w14:paraId="4DFBDC63" w14:textId="2FDE75C9"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5242B162" w14:textId="77777777"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14:paraId="639BDA43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D111820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124"/>
      </w:tblGrid>
      <w:tr w:rsidR="00AE2ACB" w:rsidRPr="007677F8" w14:paraId="1680BFC6" w14:textId="77777777" w:rsidTr="00D028F1">
        <w:trPr>
          <w:trHeight w:val="333"/>
        </w:trPr>
        <w:tc>
          <w:tcPr>
            <w:tcW w:w="2830" w:type="dxa"/>
            <w:vAlign w:val="center"/>
          </w:tcPr>
          <w:p w14:paraId="43D77105" w14:textId="782AA8EC" w:rsidR="00AE2ACB" w:rsidRPr="007677F8" w:rsidRDefault="009E2526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</w:t>
            </w:r>
            <w:r w:rsidRPr="009E2526">
              <w:rPr>
                <w:rFonts w:eastAsia="Calibri"/>
                <w:sz w:val="22"/>
                <w:szCs w:val="22"/>
              </w:rPr>
              <w:t>ełna nazwa Wykonawcy/Wykonawców wspólnie ubiegających się</w:t>
            </w:r>
          </w:p>
        </w:tc>
        <w:tc>
          <w:tcPr>
            <w:tcW w:w="6124" w:type="dxa"/>
          </w:tcPr>
          <w:p w14:paraId="3B17AE26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628516C0" w14:textId="77777777" w:rsidTr="00D028F1">
        <w:trPr>
          <w:trHeight w:val="339"/>
        </w:trPr>
        <w:tc>
          <w:tcPr>
            <w:tcW w:w="2830" w:type="dxa"/>
            <w:vAlign w:val="center"/>
          </w:tcPr>
          <w:p w14:paraId="6449CBD8" w14:textId="621A04F7" w:rsidR="00AE2ACB" w:rsidRPr="007677F8" w:rsidRDefault="009E2526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9E2526">
              <w:rPr>
                <w:rFonts w:eastAsia="Calibri"/>
                <w:sz w:val="22"/>
                <w:szCs w:val="22"/>
              </w:rPr>
              <w:t>adres siedziby Wykonawcy/ Wykonawców wspólnie ubiegających się</w:t>
            </w:r>
          </w:p>
        </w:tc>
        <w:tc>
          <w:tcPr>
            <w:tcW w:w="6124" w:type="dxa"/>
          </w:tcPr>
          <w:p w14:paraId="7E1E112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7BB4A762" w14:textId="77777777" w:rsidTr="00D028F1">
        <w:trPr>
          <w:trHeight w:val="373"/>
        </w:trPr>
        <w:tc>
          <w:tcPr>
            <w:tcW w:w="2830" w:type="dxa"/>
            <w:vAlign w:val="center"/>
          </w:tcPr>
          <w:p w14:paraId="26C6C14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124" w:type="dxa"/>
          </w:tcPr>
          <w:p w14:paraId="31F0BDF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0BD2544" w14:textId="77777777" w:rsidTr="00D028F1">
        <w:trPr>
          <w:trHeight w:val="405"/>
        </w:trPr>
        <w:tc>
          <w:tcPr>
            <w:tcW w:w="2830" w:type="dxa"/>
            <w:vAlign w:val="center"/>
          </w:tcPr>
          <w:p w14:paraId="5C866811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124" w:type="dxa"/>
          </w:tcPr>
          <w:p w14:paraId="2B532B9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</w:tbl>
    <w:p w14:paraId="4D1821B4" w14:textId="77777777"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39168F5" w14:textId="77777777" w:rsidR="009E2526" w:rsidRDefault="009E2526" w:rsidP="00612B38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</w:p>
    <w:p w14:paraId="0ED5E079" w14:textId="77777777" w:rsidR="009E2526" w:rsidRDefault="009E2526" w:rsidP="00612B38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</w:p>
    <w:p w14:paraId="31D1C1B2" w14:textId="47F8B6FB" w:rsidR="004D5A42" w:rsidRDefault="004D5A42" w:rsidP="005F6111">
      <w:pPr>
        <w:pStyle w:val="Akapitzlist"/>
        <w:numPr>
          <w:ilvl w:val="0"/>
          <w:numId w:val="6"/>
        </w:numPr>
        <w:spacing w:after="120" w:line="276" w:lineRule="auto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</w:t>
      </w:r>
      <w:r w:rsidR="00C03134">
        <w:rPr>
          <w:sz w:val="22"/>
        </w:rPr>
        <w:t xml:space="preserve">dostawę </w:t>
      </w:r>
      <w:r w:rsidR="00C03134" w:rsidRPr="00C03134">
        <w:rPr>
          <w:sz w:val="22"/>
        </w:rPr>
        <w:t xml:space="preserve">poszczególnych części przedmiotu zamówienia </w:t>
      </w:r>
      <w:r w:rsidR="007F3E87" w:rsidRPr="007F3E87">
        <w:rPr>
          <w:sz w:val="22"/>
        </w:rPr>
        <w:t>zgodnie</w:t>
      </w:r>
      <w:r w:rsidR="00612791">
        <w:rPr>
          <w:sz w:val="22"/>
        </w:rPr>
        <w:t xml:space="preserve"> </w:t>
      </w:r>
      <w:r w:rsidR="007F3E87" w:rsidRPr="007F3E87">
        <w:rPr>
          <w:sz w:val="22"/>
        </w:rPr>
        <w:t>ze Specyfikacją Warunków Zamówienia</w:t>
      </w:r>
      <w:r w:rsidRPr="0097776D">
        <w:rPr>
          <w:sz w:val="22"/>
        </w:rPr>
        <w:t>:</w:t>
      </w:r>
    </w:p>
    <w:p w14:paraId="2D3BB4BA" w14:textId="3C4F3329" w:rsidR="00D233EF" w:rsidRDefault="00D233EF" w:rsidP="00D233EF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</w:p>
    <w:p w14:paraId="6286518B" w14:textId="03D91548" w:rsidR="002E6A00" w:rsidRPr="002E6A00" w:rsidRDefault="002E6A00" w:rsidP="00D233EF">
      <w:pPr>
        <w:pStyle w:val="Akapitzlist"/>
        <w:spacing w:after="120" w:line="276" w:lineRule="auto"/>
        <w:ind w:left="284"/>
        <w:jc w:val="both"/>
        <w:rPr>
          <w:b/>
          <w:i/>
          <w:iCs/>
          <w:color w:val="FF0000"/>
          <w:sz w:val="22"/>
        </w:rPr>
      </w:pPr>
      <w:r w:rsidRPr="002E6A00">
        <w:rPr>
          <w:b/>
          <w:i/>
          <w:iCs/>
          <w:color w:val="FF0000"/>
          <w:sz w:val="22"/>
        </w:rPr>
        <w:t>Należy wypełnić wszystkie pola formularza oferty</w:t>
      </w:r>
      <w:r w:rsidR="0094617D">
        <w:rPr>
          <w:b/>
          <w:i/>
          <w:iCs/>
          <w:color w:val="FF0000"/>
          <w:sz w:val="22"/>
        </w:rPr>
        <w:t xml:space="preserve"> (dla tych części, na które Wykonawca składa ofertę)</w:t>
      </w:r>
    </w:p>
    <w:p w14:paraId="4FD39917" w14:textId="77777777" w:rsidR="002E6A00" w:rsidRDefault="002E6A00" w:rsidP="00D233EF">
      <w:pPr>
        <w:pStyle w:val="Akapitzlist"/>
        <w:spacing w:after="120" w:line="276" w:lineRule="auto"/>
        <w:ind w:left="284"/>
        <w:jc w:val="both"/>
        <w:rPr>
          <w:b/>
          <w:i/>
          <w:iCs/>
          <w:sz w:val="22"/>
        </w:rPr>
      </w:pPr>
    </w:p>
    <w:p w14:paraId="5D8CD2DA" w14:textId="77777777" w:rsidR="0094707F" w:rsidRDefault="0094707F" w:rsidP="00D233EF">
      <w:pPr>
        <w:pStyle w:val="Akapitzlist"/>
        <w:spacing w:after="120" w:line="276" w:lineRule="auto"/>
        <w:ind w:left="284"/>
        <w:jc w:val="both"/>
        <w:rPr>
          <w:b/>
          <w:sz w:val="22"/>
        </w:rPr>
      </w:pPr>
    </w:p>
    <w:p w14:paraId="52E67216" w14:textId="40CC86C9" w:rsidR="00824873" w:rsidRPr="00824873" w:rsidRDefault="008B0510" w:rsidP="00824873">
      <w:pPr>
        <w:pStyle w:val="Akapitzlist"/>
        <w:numPr>
          <w:ilvl w:val="1"/>
          <w:numId w:val="6"/>
        </w:numPr>
        <w:rPr>
          <w:rFonts w:asciiTheme="minorHAnsi" w:hAnsiTheme="minorHAnsi" w:cstheme="minorHAnsi"/>
          <w:b/>
          <w:szCs w:val="28"/>
        </w:rPr>
      </w:pPr>
      <w:bookmarkStart w:id="0" w:name="_Hlk100596427"/>
      <w:r>
        <w:rPr>
          <w:rFonts w:asciiTheme="minorHAnsi" w:hAnsiTheme="minorHAnsi" w:cstheme="minorHAnsi"/>
          <w:b/>
          <w:szCs w:val="28"/>
        </w:rPr>
        <w:t xml:space="preserve">Część 1. </w:t>
      </w:r>
      <w:r w:rsidR="00D44738">
        <w:rPr>
          <w:rFonts w:asciiTheme="minorHAnsi" w:hAnsiTheme="minorHAnsi" w:cstheme="minorHAnsi"/>
          <w:b/>
          <w:szCs w:val="28"/>
        </w:rPr>
        <w:t>Koszulki termoaktywne</w:t>
      </w:r>
      <w:r w:rsidR="00824873" w:rsidRPr="00824873">
        <w:rPr>
          <w:rFonts w:asciiTheme="minorHAnsi" w:hAnsiTheme="minorHAnsi" w:cstheme="minorHAnsi"/>
          <w:b/>
          <w:szCs w:val="28"/>
        </w:rPr>
        <w:t xml:space="preserve"> </w:t>
      </w:r>
    </w:p>
    <w:p w14:paraId="63AD4DE8" w14:textId="77777777" w:rsidR="0091454A" w:rsidRPr="0091454A" w:rsidRDefault="0091454A" w:rsidP="0091454A">
      <w:pPr>
        <w:pStyle w:val="Akapitzlist"/>
        <w:rPr>
          <w:rFonts w:asciiTheme="minorHAnsi" w:hAnsiTheme="minorHAnsi" w:cstheme="minorHAnsi"/>
          <w:szCs w:val="28"/>
        </w:rPr>
      </w:pPr>
    </w:p>
    <w:p w14:paraId="1CC44E60" w14:textId="54D53AE5" w:rsidR="00180B02" w:rsidRDefault="00D44738" w:rsidP="00180B02">
      <w:pPr>
        <w:pStyle w:val="Akapitzlist"/>
        <w:numPr>
          <w:ilvl w:val="2"/>
          <w:numId w:val="6"/>
        </w:numPr>
        <w:spacing w:after="120" w:line="276" w:lineRule="auto"/>
        <w:jc w:val="both"/>
        <w:rPr>
          <w:rFonts w:asciiTheme="minorHAnsi" w:hAnsiTheme="minorHAnsi" w:cstheme="minorHAnsi"/>
          <w:szCs w:val="28"/>
        </w:rPr>
      </w:pPr>
      <w:r w:rsidRPr="00D44738">
        <w:rPr>
          <w:rFonts w:asciiTheme="minorHAnsi" w:hAnsiTheme="minorHAnsi" w:cstheme="minorHAnsi"/>
          <w:szCs w:val="28"/>
        </w:rPr>
        <w:t>Koszulka termoaktywna długi rękaw</w:t>
      </w:r>
      <w:r w:rsidR="00E01A6F">
        <w:rPr>
          <w:rFonts w:asciiTheme="minorHAnsi" w:hAnsiTheme="minorHAnsi" w:cstheme="minorHAnsi"/>
          <w:szCs w:val="28"/>
        </w:rPr>
        <w:t xml:space="preserve"> </w:t>
      </w:r>
      <w:r w:rsidR="00180B02">
        <w:rPr>
          <w:rFonts w:asciiTheme="minorHAnsi" w:hAnsiTheme="minorHAnsi" w:cstheme="minorHAnsi"/>
          <w:szCs w:val="28"/>
        </w:rPr>
        <w:t xml:space="preserve"> – </w:t>
      </w:r>
      <w:r w:rsidR="00824873">
        <w:rPr>
          <w:rFonts w:asciiTheme="minorHAnsi" w:hAnsiTheme="minorHAnsi" w:cstheme="minorHAnsi"/>
          <w:szCs w:val="28"/>
        </w:rPr>
        <w:t>1</w:t>
      </w:r>
      <w:r>
        <w:rPr>
          <w:rFonts w:asciiTheme="minorHAnsi" w:hAnsiTheme="minorHAnsi" w:cstheme="minorHAnsi"/>
          <w:szCs w:val="28"/>
        </w:rPr>
        <w:t>15</w:t>
      </w:r>
      <w:r w:rsidR="00180B02">
        <w:rPr>
          <w:rFonts w:asciiTheme="minorHAnsi" w:hAnsiTheme="minorHAnsi" w:cstheme="minorHAnsi"/>
          <w:szCs w:val="28"/>
        </w:rPr>
        <w:t xml:space="preserve"> </w:t>
      </w:r>
      <w:r>
        <w:rPr>
          <w:rFonts w:asciiTheme="minorHAnsi" w:hAnsiTheme="minorHAnsi" w:cstheme="minorHAnsi"/>
          <w:szCs w:val="28"/>
        </w:rPr>
        <w:t>sztuk</w:t>
      </w:r>
    </w:p>
    <w:p w14:paraId="468CD7E5" w14:textId="77E163F3" w:rsidR="008667D0" w:rsidRPr="00264E87" w:rsidRDefault="008667D0" w:rsidP="003D14A9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264E87">
        <w:rPr>
          <w:rFonts w:asciiTheme="minorHAnsi" w:hAnsiTheme="minorHAnsi" w:cstheme="minorHAnsi"/>
          <w:szCs w:val="28"/>
        </w:rPr>
        <w:t>Producent: ……………………………………</w:t>
      </w:r>
    </w:p>
    <w:p w14:paraId="43E2FBF9" w14:textId="0BD434E6" w:rsidR="00A9266B" w:rsidRDefault="008667D0" w:rsidP="00473F53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264E87">
        <w:rPr>
          <w:rFonts w:asciiTheme="minorHAnsi" w:hAnsiTheme="minorHAnsi" w:cstheme="minorHAnsi"/>
          <w:szCs w:val="28"/>
        </w:rPr>
        <w:t>Typ, model: …………………………………..</w:t>
      </w:r>
    </w:p>
    <w:p w14:paraId="7013C5DE" w14:textId="70D96E8C" w:rsidR="00473F53" w:rsidRDefault="00F91FAF" w:rsidP="00473F53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Gwarancja: …………………………………… m-cy</w:t>
      </w:r>
    </w:p>
    <w:p w14:paraId="02A97D62" w14:textId="77777777" w:rsidR="00473F53" w:rsidRDefault="00473F53" w:rsidP="00473F53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7FC9102B" w14:textId="77777777" w:rsidR="00473F53" w:rsidRPr="00473F53" w:rsidRDefault="00473F53" w:rsidP="00473F53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421"/>
        <w:gridCol w:w="5425"/>
        <w:gridCol w:w="2508"/>
      </w:tblGrid>
      <w:tr w:rsidR="00473F53" w:rsidRPr="00473F53" w14:paraId="66821F46" w14:textId="77777777" w:rsidTr="00473F53">
        <w:tc>
          <w:tcPr>
            <w:tcW w:w="421" w:type="dxa"/>
          </w:tcPr>
          <w:p w14:paraId="6E2BD8C7" w14:textId="77777777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</w:p>
        </w:tc>
        <w:tc>
          <w:tcPr>
            <w:tcW w:w="5425" w:type="dxa"/>
          </w:tcPr>
          <w:p w14:paraId="5E945FAC" w14:textId="5577C0CA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Parametr wymagany</w:t>
            </w:r>
          </w:p>
        </w:tc>
        <w:tc>
          <w:tcPr>
            <w:tcW w:w="2508" w:type="dxa"/>
          </w:tcPr>
          <w:p w14:paraId="0B427B4C" w14:textId="77777777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 xml:space="preserve">Parametr oferowany </w:t>
            </w:r>
          </w:p>
          <w:p w14:paraId="7D2744AA" w14:textId="1DB96831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 xml:space="preserve">(należy </w:t>
            </w:r>
            <w:r w:rsidR="00902AC9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poda</w:t>
            </w:r>
            <w:r w:rsidR="008338EB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 xml:space="preserve">ć </w:t>
            </w:r>
            <w:r w:rsidRPr="00473F53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wartoś</w:t>
            </w:r>
            <w:r w:rsidR="00F91FA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ci</w:t>
            </w:r>
            <w:r w:rsidRPr="00473F53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)</w:t>
            </w:r>
          </w:p>
        </w:tc>
      </w:tr>
      <w:tr w:rsidR="00473F53" w:rsidRPr="00473F53" w14:paraId="41723CCF" w14:textId="3C7F36BF" w:rsidTr="00473F53">
        <w:tc>
          <w:tcPr>
            <w:tcW w:w="421" w:type="dxa"/>
          </w:tcPr>
          <w:p w14:paraId="56F35308" w14:textId="134DB71B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1.</w:t>
            </w:r>
          </w:p>
        </w:tc>
        <w:tc>
          <w:tcPr>
            <w:tcW w:w="5425" w:type="dxa"/>
          </w:tcPr>
          <w:p w14:paraId="43D44545" w14:textId="23282A81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sz w:val="20"/>
                <w:szCs w:val="22"/>
              </w:rPr>
              <w:t>wykonana z materiału dwuskładnikowego tzn. wełny merino  (85-95%) oraz poliamidu (5-15%) – suma tych składników musi wynosić 100%</w:t>
            </w:r>
          </w:p>
        </w:tc>
        <w:tc>
          <w:tcPr>
            <w:tcW w:w="2508" w:type="dxa"/>
          </w:tcPr>
          <w:p w14:paraId="77641E91" w14:textId="77777777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473F53" w:rsidRPr="00473F53" w14:paraId="7C967376" w14:textId="56F59111" w:rsidTr="00473F53">
        <w:tc>
          <w:tcPr>
            <w:tcW w:w="421" w:type="dxa"/>
          </w:tcPr>
          <w:p w14:paraId="5A8D2180" w14:textId="7EE02617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2.</w:t>
            </w:r>
          </w:p>
        </w:tc>
        <w:tc>
          <w:tcPr>
            <w:tcW w:w="5425" w:type="dxa"/>
          </w:tcPr>
          <w:p w14:paraId="5693BBBF" w14:textId="2AECE480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sz w:val="20"/>
                <w:szCs w:val="22"/>
              </w:rPr>
              <w:t>gramatura 140-1</w:t>
            </w:r>
            <w:r w:rsidR="000B5C95">
              <w:rPr>
                <w:rFonts w:asciiTheme="minorHAnsi" w:hAnsiTheme="minorHAnsi" w:cstheme="minorHAnsi"/>
                <w:sz w:val="20"/>
                <w:szCs w:val="22"/>
              </w:rPr>
              <w:t>6</w:t>
            </w:r>
            <w:r w:rsidRPr="00473F53">
              <w:rPr>
                <w:rFonts w:asciiTheme="minorHAnsi" w:hAnsiTheme="minorHAnsi" w:cstheme="minorHAnsi"/>
                <w:sz w:val="20"/>
                <w:szCs w:val="22"/>
              </w:rPr>
              <w:t>0g/m2</w:t>
            </w:r>
          </w:p>
        </w:tc>
        <w:tc>
          <w:tcPr>
            <w:tcW w:w="2508" w:type="dxa"/>
          </w:tcPr>
          <w:p w14:paraId="25CB24B3" w14:textId="77777777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473F53" w:rsidRPr="00473F53" w14:paraId="35674003" w14:textId="7D4BB39A" w:rsidTr="00473F53">
        <w:tc>
          <w:tcPr>
            <w:tcW w:w="421" w:type="dxa"/>
          </w:tcPr>
          <w:p w14:paraId="1F1E9788" w14:textId="56AE8D47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3.</w:t>
            </w:r>
          </w:p>
        </w:tc>
        <w:tc>
          <w:tcPr>
            <w:tcW w:w="5425" w:type="dxa"/>
          </w:tcPr>
          <w:p w14:paraId="32D87758" w14:textId="734AFED1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sz w:val="20"/>
                <w:szCs w:val="22"/>
              </w:rPr>
              <w:t>waga: 160-180gr</w:t>
            </w:r>
          </w:p>
        </w:tc>
        <w:tc>
          <w:tcPr>
            <w:tcW w:w="2508" w:type="dxa"/>
          </w:tcPr>
          <w:p w14:paraId="5C360D36" w14:textId="77777777" w:rsidR="00473F53" w:rsidRPr="00473F53" w:rsidRDefault="00473F53" w:rsidP="003342F1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</w:tbl>
    <w:p w14:paraId="14636AC7" w14:textId="65FD5C8C" w:rsidR="00473F53" w:rsidRDefault="00473F53" w:rsidP="00473F53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45B68D3B" w14:textId="77777777" w:rsidR="00473F53" w:rsidRDefault="00473F53" w:rsidP="00473F53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7AD7D6A9" w14:textId="6339D78A" w:rsidR="00F4225E" w:rsidRDefault="00D44738" w:rsidP="00F4225E">
      <w:pPr>
        <w:pStyle w:val="Akapitzlist"/>
        <w:numPr>
          <w:ilvl w:val="2"/>
          <w:numId w:val="6"/>
        </w:numPr>
        <w:spacing w:after="120" w:line="276" w:lineRule="auto"/>
        <w:jc w:val="both"/>
        <w:rPr>
          <w:rFonts w:asciiTheme="minorHAnsi" w:hAnsiTheme="minorHAnsi" w:cstheme="minorHAnsi"/>
          <w:szCs w:val="28"/>
        </w:rPr>
      </w:pPr>
      <w:r w:rsidRPr="00D44738">
        <w:rPr>
          <w:rFonts w:asciiTheme="minorHAnsi" w:hAnsiTheme="minorHAnsi" w:cstheme="minorHAnsi"/>
          <w:szCs w:val="28"/>
        </w:rPr>
        <w:t>Koszulka termoaktywna krótki rękaw – 115 sztuk</w:t>
      </w:r>
    </w:p>
    <w:p w14:paraId="5B880C51" w14:textId="77777777" w:rsidR="00F4225E" w:rsidRPr="00F4225E" w:rsidRDefault="00F4225E" w:rsidP="00F4225E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F4225E">
        <w:rPr>
          <w:rFonts w:asciiTheme="minorHAnsi" w:hAnsiTheme="minorHAnsi" w:cstheme="minorHAnsi"/>
          <w:szCs w:val="28"/>
        </w:rPr>
        <w:t>Producent: ……………………………………</w:t>
      </w:r>
    </w:p>
    <w:p w14:paraId="6DA0EDAA" w14:textId="2E019A39" w:rsidR="00F4225E" w:rsidRDefault="00F4225E" w:rsidP="00824873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F4225E">
        <w:rPr>
          <w:rFonts w:asciiTheme="minorHAnsi" w:hAnsiTheme="minorHAnsi" w:cstheme="minorHAnsi"/>
          <w:szCs w:val="28"/>
        </w:rPr>
        <w:t>Typ, model: …………………………………..</w:t>
      </w:r>
    </w:p>
    <w:p w14:paraId="722EA023" w14:textId="77777777" w:rsidR="00F91FAF" w:rsidRDefault="00F91FAF" w:rsidP="00F91FAF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Gwarancja: …………………………………… m-cy</w:t>
      </w:r>
    </w:p>
    <w:p w14:paraId="764FE5C5" w14:textId="77777777" w:rsidR="00F91FAF" w:rsidRPr="00F4225E" w:rsidRDefault="00F91FAF" w:rsidP="00824873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421"/>
        <w:gridCol w:w="5425"/>
        <w:gridCol w:w="2508"/>
      </w:tblGrid>
      <w:tr w:rsidR="008338EB" w:rsidRPr="00473F53" w14:paraId="6D8CE962" w14:textId="77777777" w:rsidTr="00F14266">
        <w:tc>
          <w:tcPr>
            <w:tcW w:w="421" w:type="dxa"/>
          </w:tcPr>
          <w:p w14:paraId="3699A4F6" w14:textId="77777777" w:rsidR="008338EB" w:rsidRPr="00473F53" w:rsidRDefault="008338EB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</w:p>
        </w:tc>
        <w:tc>
          <w:tcPr>
            <w:tcW w:w="5425" w:type="dxa"/>
          </w:tcPr>
          <w:p w14:paraId="3F5A4477" w14:textId="77777777" w:rsidR="008338EB" w:rsidRPr="00473F53" w:rsidRDefault="008338EB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Parametr wymagany</w:t>
            </w:r>
          </w:p>
        </w:tc>
        <w:tc>
          <w:tcPr>
            <w:tcW w:w="2508" w:type="dxa"/>
          </w:tcPr>
          <w:p w14:paraId="05014D92" w14:textId="77777777" w:rsidR="008338EB" w:rsidRPr="00473F53" w:rsidRDefault="008338EB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 xml:space="preserve">Parametr oferowany </w:t>
            </w:r>
          </w:p>
          <w:p w14:paraId="1E098054" w14:textId="79FD5605" w:rsidR="008338EB" w:rsidRPr="00473F53" w:rsidRDefault="00F91FAF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</w:pPr>
            <w:r w:rsidRPr="00F91FA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 xml:space="preserve">(należy </w:t>
            </w:r>
            <w:r w:rsidR="00902AC9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poda</w:t>
            </w:r>
            <w:r w:rsidRPr="00F91FA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ć wartości)</w:t>
            </w:r>
          </w:p>
        </w:tc>
      </w:tr>
      <w:tr w:rsidR="008338EB" w:rsidRPr="00473F53" w14:paraId="0BD15292" w14:textId="77777777" w:rsidTr="00F14266">
        <w:tc>
          <w:tcPr>
            <w:tcW w:w="421" w:type="dxa"/>
          </w:tcPr>
          <w:p w14:paraId="51E250C2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1.</w:t>
            </w:r>
          </w:p>
        </w:tc>
        <w:tc>
          <w:tcPr>
            <w:tcW w:w="5425" w:type="dxa"/>
          </w:tcPr>
          <w:p w14:paraId="7240FB90" w14:textId="7DD5B5AB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8338EB">
              <w:rPr>
                <w:rFonts w:asciiTheme="minorHAnsi" w:hAnsiTheme="minorHAnsi" w:cstheme="minorHAnsi"/>
                <w:sz w:val="20"/>
                <w:szCs w:val="22"/>
              </w:rPr>
              <w:t>wykonana z materiału trzyskładnikowego tzn. z wełny merino  (40-50%) , poliamidu (10-15%) oraz włókna celulozowego (40-50%) – suma tych składników musi wynosić 100%</w:t>
            </w:r>
          </w:p>
        </w:tc>
        <w:tc>
          <w:tcPr>
            <w:tcW w:w="2508" w:type="dxa"/>
          </w:tcPr>
          <w:p w14:paraId="41FFC264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8338EB" w:rsidRPr="00473F53" w14:paraId="7475DA7B" w14:textId="77777777" w:rsidTr="00F14266">
        <w:tc>
          <w:tcPr>
            <w:tcW w:w="421" w:type="dxa"/>
          </w:tcPr>
          <w:p w14:paraId="78594F27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2.</w:t>
            </w:r>
          </w:p>
        </w:tc>
        <w:tc>
          <w:tcPr>
            <w:tcW w:w="5425" w:type="dxa"/>
          </w:tcPr>
          <w:p w14:paraId="153E7A24" w14:textId="66A81C2B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8338EB">
              <w:rPr>
                <w:rFonts w:asciiTheme="minorHAnsi" w:hAnsiTheme="minorHAnsi" w:cstheme="minorHAnsi"/>
                <w:sz w:val="20"/>
                <w:szCs w:val="22"/>
              </w:rPr>
              <w:t>gramatura 140-1</w:t>
            </w:r>
            <w:r w:rsidR="000B5C95">
              <w:rPr>
                <w:rFonts w:asciiTheme="minorHAnsi" w:hAnsiTheme="minorHAnsi" w:cstheme="minorHAnsi"/>
                <w:sz w:val="20"/>
                <w:szCs w:val="22"/>
              </w:rPr>
              <w:t>6</w:t>
            </w:r>
            <w:r w:rsidRPr="008338EB">
              <w:rPr>
                <w:rFonts w:asciiTheme="minorHAnsi" w:hAnsiTheme="minorHAnsi" w:cstheme="minorHAnsi"/>
                <w:sz w:val="20"/>
                <w:szCs w:val="22"/>
              </w:rPr>
              <w:t>0g/m2</w:t>
            </w:r>
          </w:p>
        </w:tc>
        <w:tc>
          <w:tcPr>
            <w:tcW w:w="2508" w:type="dxa"/>
          </w:tcPr>
          <w:p w14:paraId="18E06B02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8338EB" w:rsidRPr="00473F53" w14:paraId="4E8EDDCB" w14:textId="77777777" w:rsidTr="00F14266">
        <w:tc>
          <w:tcPr>
            <w:tcW w:w="421" w:type="dxa"/>
          </w:tcPr>
          <w:p w14:paraId="684B87B5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3.</w:t>
            </w:r>
          </w:p>
        </w:tc>
        <w:tc>
          <w:tcPr>
            <w:tcW w:w="5425" w:type="dxa"/>
          </w:tcPr>
          <w:p w14:paraId="34A221AB" w14:textId="53AF0F11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8338EB">
              <w:rPr>
                <w:rFonts w:asciiTheme="minorHAnsi" w:hAnsiTheme="minorHAnsi" w:cstheme="minorHAnsi"/>
                <w:sz w:val="20"/>
                <w:szCs w:val="22"/>
              </w:rPr>
              <w:t>waga: 140 -160gr</w:t>
            </w:r>
          </w:p>
        </w:tc>
        <w:tc>
          <w:tcPr>
            <w:tcW w:w="2508" w:type="dxa"/>
          </w:tcPr>
          <w:p w14:paraId="4AF25AB6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</w:tbl>
    <w:p w14:paraId="44276F79" w14:textId="067D059B" w:rsidR="008667D0" w:rsidRDefault="008667D0" w:rsidP="0062685F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6A9689D4" w14:textId="77777777" w:rsidR="008338EB" w:rsidRDefault="008338EB" w:rsidP="0062685F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779E4E03" w14:textId="77777777" w:rsidR="00D44738" w:rsidRDefault="00D44738" w:rsidP="00D44738">
      <w:pPr>
        <w:pStyle w:val="Akapitzlist"/>
        <w:numPr>
          <w:ilvl w:val="2"/>
          <w:numId w:val="6"/>
        </w:numPr>
        <w:spacing w:after="120" w:line="276" w:lineRule="auto"/>
        <w:jc w:val="both"/>
        <w:rPr>
          <w:rFonts w:asciiTheme="minorHAnsi" w:hAnsiTheme="minorHAnsi" w:cstheme="minorHAnsi"/>
          <w:szCs w:val="28"/>
        </w:rPr>
      </w:pPr>
      <w:r w:rsidRPr="00D44738">
        <w:rPr>
          <w:rFonts w:asciiTheme="minorHAnsi" w:hAnsiTheme="minorHAnsi" w:cstheme="minorHAnsi"/>
          <w:szCs w:val="28"/>
        </w:rPr>
        <w:t xml:space="preserve">Koszulka termoaktywna długi rękaw, rozpinana – 115 sztuk </w:t>
      </w:r>
    </w:p>
    <w:p w14:paraId="7071E399" w14:textId="07E1AC5E" w:rsidR="00D44738" w:rsidRPr="00D44738" w:rsidRDefault="00D44738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D44738">
        <w:rPr>
          <w:rFonts w:asciiTheme="minorHAnsi" w:hAnsiTheme="minorHAnsi" w:cstheme="minorHAnsi"/>
          <w:szCs w:val="28"/>
        </w:rPr>
        <w:t>Producent: ……………………………………</w:t>
      </w:r>
    </w:p>
    <w:p w14:paraId="5C3547DC" w14:textId="77777777" w:rsidR="00D44738" w:rsidRDefault="00D44738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264E87">
        <w:rPr>
          <w:rFonts w:asciiTheme="minorHAnsi" w:hAnsiTheme="minorHAnsi" w:cstheme="minorHAnsi"/>
          <w:szCs w:val="28"/>
        </w:rPr>
        <w:t>Typ, model: …………………………………..</w:t>
      </w:r>
    </w:p>
    <w:p w14:paraId="7A8261F9" w14:textId="77777777" w:rsidR="00F91FAF" w:rsidRDefault="00F91FAF" w:rsidP="00F91FAF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Gwarancja: …………………………………… m-cy</w:t>
      </w:r>
    </w:p>
    <w:p w14:paraId="185E7385" w14:textId="77777777" w:rsidR="00F91FAF" w:rsidRDefault="00F91FAF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78D9363C" w14:textId="05D611EC" w:rsidR="00D44738" w:rsidRDefault="00D44738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421"/>
        <w:gridCol w:w="5425"/>
        <w:gridCol w:w="2508"/>
      </w:tblGrid>
      <w:tr w:rsidR="008338EB" w:rsidRPr="00473F53" w14:paraId="27C71341" w14:textId="77777777" w:rsidTr="00F14266">
        <w:tc>
          <w:tcPr>
            <w:tcW w:w="421" w:type="dxa"/>
          </w:tcPr>
          <w:p w14:paraId="00795BF3" w14:textId="77777777" w:rsidR="008338EB" w:rsidRPr="00473F53" w:rsidRDefault="008338EB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</w:p>
        </w:tc>
        <w:tc>
          <w:tcPr>
            <w:tcW w:w="5425" w:type="dxa"/>
          </w:tcPr>
          <w:p w14:paraId="4AC93405" w14:textId="77777777" w:rsidR="008338EB" w:rsidRPr="00473F53" w:rsidRDefault="008338EB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Parametr wymagany</w:t>
            </w:r>
          </w:p>
        </w:tc>
        <w:tc>
          <w:tcPr>
            <w:tcW w:w="2508" w:type="dxa"/>
          </w:tcPr>
          <w:p w14:paraId="23DD8D3E" w14:textId="77777777" w:rsidR="008338EB" w:rsidRPr="00473F53" w:rsidRDefault="008338EB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 xml:space="preserve">Parametr oferowany </w:t>
            </w:r>
          </w:p>
          <w:p w14:paraId="05805845" w14:textId="08F1DB56" w:rsidR="008338EB" w:rsidRPr="00473F53" w:rsidRDefault="00F91FAF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</w:pPr>
            <w:r w:rsidRPr="00F91FA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 xml:space="preserve">(należy </w:t>
            </w:r>
            <w:r w:rsidR="00902AC9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poda</w:t>
            </w:r>
            <w:r w:rsidRPr="00F91FA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ć wartości)</w:t>
            </w:r>
          </w:p>
        </w:tc>
      </w:tr>
      <w:tr w:rsidR="008338EB" w:rsidRPr="00473F53" w14:paraId="10CEEA78" w14:textId="77777777" w:rsidTr="00F14266">
        <w:tc>
          <w:tcPr>
            <w:tcW w:w="421" w:type="dxa"/>
          </w:tcPr>
          <w:p w14:paraId="1B3A6355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1.</w:t>
            </w:r>
          </w:p>
        </w:tc>
        <w:tc>
          <w:tcPr>
            <w:tcW w:w="5425" w:type="dxa"/>
          </w:tcPr>
          <w:p w14:paraId="2A0168A1" w14:textId="34B0192D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8338EB">
              <w:rPr>
                <w:rFonts w:asciiTheme="minorHAnsi" w:hAnsiTheme="minorHAnsi" w:cstheme="minorHAnsi"/>
                <w:sz w:val="20"/>
                <w:szCs w:val="22"/>
              </w:rPr>
              <w:t>wykonana z materiału trzyskładnikowego tzn. wełny merino (20-30%) , poliestru (60-75%) oraz elastanu (5-10%) – suma tych składników musi wynosić 100%</w:t>
            </w:r>
          </w:p>
        </w:tc>
        <w:tc>
          <w:tcPr>
            <w:tcW w:w="2508" w:type="dxa"/>
          </w:tcPr>
          <w:p w14:paraId="1317BD89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8338EB" w:rsidRPr="00473F53" w14:paraId="4C97D2C2" w14:textId="77777777" w:rsidTr="00F14266">
        <w:tc>
          <w:tcPr>
            <w:tcW w:w="421" w:type="dxa"/>
          </w:tcPr>
          <w:p w14:paraId="6D05ABD2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2.</w:t>
            </w:r>
          </w:p>
        </w:tc>
        <w:tc>
          <w:tcPr>
            <w:tcW w:w="5425" w:type="dxa"/>
          </w:tcPr>
          <w:p w14:paraId="0D9D9A44" w14:textId="62C2B4AD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8338EB">
              <w:rPr>
                <w:rFonts w:asciiTheme="minorHAnsi" w:hAnsiTheme="minorHAnsi" w:cstheme="minorHAnsi"/>
                <w:sz w:val="20"/>
                <w:szCs w:val="22"/>
              </w:rPr>
              <w:t>waga: 270-300 gr</w:t>
            </w:r>
          </w:p>
        </w:tc>
        <w:tc>
          <w:tcPr>
            <w:tcW w:w="2508" w:type="dxa"/>
          </w:tcPr>
          <w:p w14:paraId="7233E9A8" w14:textId="77777777" w:rsidR="008338EB" w:rsidRPr="00473F53" w:rsidRDefault="008338EB" w:rsidP="008338EB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</w:tbl>
    <w:p w14:paraId="3CDA5B89" w14:textId="77777777" w:rsidR="008338EB" w:rsidRDefault="008338EB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4D2B1841" w14:textId="77777777" w:rsidR="008338EB" w:rsidRDefault="008338EB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473E81EE" w14:textId="77777777" w:rsidR="00F4225E" w:rsidRDefault="00F4225E" w:rsidP="0091454A">
      <w:pPr>
        <w:spacing w:after="120" w:line="276" w:lineRule="auto"/>
        <w:jc w:val="both"/>
        <w:rPr>
          <w:rFonts w:asciiTheme="minorHAnsi" w:hAnsiTheme="minorHAnsi" w:cstheme="minorHAnsi"/>
          <w:szCs w:val="28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3091"/>
        <w:gridCol w:w="1417"/>
        <w:gridCol w:w="1843"/>
        <w:gridCol w:w="1843"/>
      </w:tblGrid>
      <w:tr w:rsidR="00180B02" w:rsidRPr="00D233EF" w14:paraId="539FBF51" w14:textId="77777777" w:rsidTr="00C46FA5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8ABF" w14:textId="77777777" w:rsidR="00180B02" w:rsidRPr="00D233EF" w:rsidRDefault="00180B02" w:rsidP="00C46FA5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7132" w14:textId="77777777" w:rsidR="00180B02" w:rsidRDefault="00180B02" w:rsidP="00C46FA5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Wyszczególnienie</w:t>
            </w:r>
          </w:p>
          <w:p w14:paraId="1B173A4C" w14:textId="77777777" w:rsidR="00180B02" w:rsidRPr="00D233EF" w:rsidRDefault="00180B02" w:rsidP="00C46FA5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produktów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32C0" w14:textId="226BB2CF" w:rsidR="00180B02" w:rsidRPr="00D233EF" w:rsidRDefault="00180B02" w:rsidP="00C46FA5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Ilość</w:t>
            </w: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 </w:t>
            </w:r>
            <w:r w:rsidR="00D44738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sztuk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D1FB" w14:textId="167F19A0" w:rsidR="00180B02" w:rsidRPr="00D233EF" w:rsidRDefault="00180B02" w:rsidP="00C46FA5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Cena jednostkowa</w:t>
            </w: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 za </w:t>
            </w:r>
            <w:r w:rsidR="004C7B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szt.</w:t>
            </w: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 </w:t>
            </w: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netto</w:t>
            </w:r>
          </w:p>
          <w:p w14:paraId="1873690C" w14:textId="77777777" w:rsidR="00180B02" w:rsidRPr="00D233EF" w:rsidRDefault="00180B02" w:rsidP="00C46FA5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(w 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A330" w14:textId="77777777" w:rsidR="00180B02" w:rsidRPr="00D233EF" w:rsidRDefault="00180B02" w:rsidP="00C46FA5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W</w:t>
            </w: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artość</w:t>
            </w:r>
          </w:p>
          <w:p w14:paraId="542E3A42" w14:textId="77777777" w:rsidR="00180B02" w:rsidRPr="00D233EF" w:rsidRDefault="00180B02" w:rsidP="00C46FA5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netto </w:t>
            </w: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br/>
              <w:t>(w zł)</w:t>
            </w:r>
          </w:p>
          <w:p w14:paraId="0C7DDD4E" w14:textId="77777777" w:rsidR="00180B02" w:rsidRPr="00D233EF" w:rsidRDefault="00180B02" w:rsidP="00C46FA5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[kol. 03 x kol. 04]</w:t>
            </w:r>
          </w:p>
        </w:tc>
      </w:tr>
      <w:tr w:rsidR="00180B02" w:rsidRPr="00D233EF" w14:paraId="5BE94EB5" w14:textId="77777777" w:rsidTr="00C46FA5">
        <w:trPr>
          <w:trHeight w:val="20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794B" w14:textId="77777777" w:rsidR="00180B02" w:rsidRPr="00D233EF" w:rsidRDefault="00180B02" w:rsidP="00C46FA5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F72E" w14:textId="77777777" w:rsidR="00180B02" w:rsidRPr="00D233EF" w:rsidRDefault="00180B02" w:rsidP="00C46FA5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7DC0" w14:textId="77777777" w:rsidR="00180B02" w:rsidRPr="00D233EF" w:rsidRDefault="00180B02" w:rsidP="00C46FA5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E0A8" w14:textId="77777777" w:rsidR="00180B02" w:rsidRPr="00D233EF" w:rsidRDefault="00180B02" w:rsidP="00C46FA5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3F76" w14:textId="77777777" w:rsidR="00180B02" w:rsidRPr="00D233EF" w:rsidRDefault="00180B02" w:rsidP="00C46FA5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05</w:t>
            </w:r>
          </w:p>
        </w:tc>
      </w:tr>
      <w:tr w:rsidR="0094707F" w:rsidRPr="00D233EF" w14:paraId="6DCC2125" w14:textId="77777777" w:rsidTr="0094707F">
        <w:trPr>
          <w:trHeight w:val="449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D627A" w14:textId="2B7B0864" w:rsidR="0094707F" w:rsidRPr="00D233EF" w:rsidRDefault="0094707F" w:rsidP="0094707F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AB4E" w14:textId="5B6109F0" w:rsidR="0094707F" w:rsidRPr="00D233EF" w:rsidRDefault="00D44738" w:rsidP="00C46FA5">
            <w:pP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44738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Koszulka termoaktywna długi rękaw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7FAA" w14:textId="6327D4B3" w:rsidR="0094707F" w:rsidRPr="00D233EF" w:rsidRDefault="00824873" w:rsidP="00C46FA5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</w:t>
            </w:r>
            <w:r w:rsidR="00D44738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7CAA" w14:textId="77777777" w:rsidR="0094707F" w:rsidRPr="00D233EF" w:rsidRDefault="0094707F" w:rsidP="00C46FA5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2C8" w14:textId="77777777" w:rsidR="0094707F" w:rsidRPr="00D233EF" w:rsidRDefault="0094707F" w:rsidP="00C46FA5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……………………. zł</w:t>
            </w:r>
          </w:p>
        </w:tc>
      </w:tr>
      <w:tr w:rsidR="00D44738" w:rsidRPr="00D233EF" w14:paraId="457E22F9" w14:textId="77777777" w:rsidTr="007F3658">
        <w:trPr>
          <w:trHeight w:val="449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6F653" w14:textId="77777777" w:rsidR="00D44738" w:rsidRPr="00D233EF" w:rsidRDefault="00D44738" w:rsidP="00D44738">
            <w:pPr>
              <w:spacing w:line="259" w:lineRule="auto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8094" w14:textId="572E4D43" w:rsidR="00D44738" w:rsidRDefault="00D44738" w:rsidP="00D44738">
            <w:pP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44738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Koszulka termoaktywna krótki rękaw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90F8" w14:textId="3EE6B774" w:rsidR="00D44738" w:rsidRDefault="00D44738" w:rsidP="00D44738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66D1" w14:textId="34189FE7" w:rsidR="00D44738" w:rsidRPr="00D233EF" w:rsidRDefault="00D44738" w:rsidP="00D44738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28E8" w14:textId="2FBB34B0" w:rsidR="00D44738" w:rsidRPr="00D233EF" w:rsidRDefault="00D44738" w:rsidP="00D44738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……………………. zł</w:t>
            </w:r>
          </w:p>
        </w:tc>
      </w:tr>
      <w:tr w:rsidR="0094707F" w:rsidRPr="00D233EF" w14:paraId="68227581" w14:textId="77777777" w:rsidTr="007F3658">
        <w:trPr>
          <w:trHeight w:val="449"/>
        </w:trPr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DF182" w14:textId="13F5141F" w:rsidR="0094707F" w:rsidRPr="00D233EF" w:rsidRDefault="0094707F" w:rsidP="00F4225E">
            <w:pPr>
              <w:spacing w:line="259" w:lineRule="auto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F421" w14:textId="74920791" w:rsidR="0094707F" w:rsidRPr="00E01A6F" w:rsidRDefault="00D44738" w:rsidP="00F4225E">
            <w:pP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44738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Koszulka termoaktywna długi rękaw, rozpinana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38AF" w14:textId="2B2E36A6" w:rsidR="0094707F" w:rsidRDefault="00824873" w:rsidP="00F4225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</w:t>
            </w:r>
            <w:r w:rsidR="00D44738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48E0" w14:textId="3C331CB5" w:rsidR="0094707F" w:rsidRPr="00D233EF" w:rsidRDefault="0094707F" w:rsidP="00F4225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6ECD" w14:textId="0FE11749" w:rsidR="0094707F" w:rsidRPr="00D233EF" w:rsidRDefault="0094707F" w:rsidP="00F4225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……………………. zł</w:t>
            </w:r>
          </w:p>
        </w:tc>
      </w:tr>
      <w:tr w:rsidR="00F4225E" w:rsidRPr="00D233EF" w14:paraId="26C5AF87" w14:textId="77777777" w:rsidTr="005F6A3D">
        <w:trPr>
          <w:trHeight w:val="44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E761D" w14:textId="014824EB" w:rsidR="00F4225E" w:rsidRPr="00D233EF" w:rsidRDefault="0094707F" w:rsidP="00F4225E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2</w:t>
            </w:r>
            <w:r w:rsidR="00F4225E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5057" w14:textId="28564C8D" w:rsidR="00F4225E" w:rsidRPr="00D233EF" w:rsidRDefault="00F4225E" w:rsidP="00F4225E">
            <w:pP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Razem netto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CD87" w14:textId="2A3B6703" w:rsidR="00F4225E" w:rsidRPr="00D233EF" w:rsidRDefault="00F4225E" w:rsidP="00F4225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……………………. zł</w:t>
            </w:r>
          </w:p>
        </w:tc>
      </w:tr>
      <w:tr w:rsidR="00F4225E" w:rsidRPr="00D233EF" w14:paraId="0C8A1800" w14:textId="77777777" w:rsidTr="00C46FA5">
        <w:trPr>
          <w:trHeight w:val="39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D579" w14:textId="35B81CF7" w:rsidR="00F4225E" w:rsidRPr="00D233EF" w:rsidRDefault="0094707F" w:rsidP="00F4225E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3</w:t>
            </w:r>
            <w:r w:rsidR="00F4225E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8110" w14:textId="77777777" w:rsidR="00F4225E" w:rsidRPr="00D233EF" w:rsidRDefault="00F4225E" w:rsidP="00F4225E">
            <w:pP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="Calibri" w:hAnsi="Calibri" w:cs="Calibri"/>
                <w:color w:val="000000"/>
                <w:sz w:val="22"/>
                <w:szCs w:val="22"/>
              </w:rPr>
              <w:t>Stawka podatku VAT (w %</w:t>
            </w:r>
            <w:r w:rsidRPr="00D47304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1144" w14:textId="77777777" w:rsidR="00F4225E" w:rsidRPr="00D233EF" w:rsidRDefault="00F4225E" w:rsidP="00F4225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 %</w:t>
            </w:r>
          </w:p>
        </w:tc>
      </w:tr>
      <w:tr w:rsidR="00F4225E" w:rsidRPr="00D233EF" w14:paraId="51E265D5" w14:textId="77777777" w:rsidTr="00C46FA5">
        <w:trPr>
          <w:trHeight w:val="5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779E" w14:textId="62B7E728" w:rsidR="00F4225E" w:rsidRPr="00D233EF" w:rsidRDefault="0094707F" w:rsidP="00F4225E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4</w:t>
            </w:r>
            <w:r w:rsidR="00F4225E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.</w:t>
            </w:r>
            <w:r w:rsidR="00F4225E"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A40C" w14:textId="77777777" w:rsidR="00F4225E" w:rsidRPr="00D233EF" w:rsidRDefault="00F4225E" w:rsidP="00F4225E">
            <w:pPr>
              <w:spacing w:after="160" w:line="259" w:lineRule="auto"/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>Cena oferty brutto w zł (wart</w:t>
            </w:r>
            <w:r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>o</w:t>
            </w:r>
            <w:r w:rsidRPr="00D233EF"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 xml:space="preserve">ść </w:t>
            </w:r>
            <w:r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 xml:space="preserve">netto powiększona o </w:t>
            </w:r>
            <w:r w:rsidRPr="00D233EF"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>wartość podatku VAT)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03F3" w14:textId="77777777" w:rsidR="00F4225E" w:rsidRPr="00D233EF" w:rsidRDefault="00F4225E" w:rsidP="00F4225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 zł</w:t>
            </w:r>
          </w:p>
        </w:tc>
      </w:tr>
    </w:tbl>
    <w:p w14:paraId="55F4ED6D" w14:textId="77777777" w:rsidR="002C059D" w:rsidRDefault="002C059D" w:rsidP="002E6A00">
      <w:pPr>
        <w:pStyle w:val="Akapitzlist"/>
        <w:spacing w:after="120" w:line="276" w:lineRule="auto"/>
        <w:ind w:left="360"/>
        <w:jc w:val="both"/>
        <w:rPr>
          <w:rFonts w:asciiTheme="minorHAnsi" w:hAnsiTheme="minorHAnsi" w:cstheme="minorHAnsi"/>
          <w:b/>
          <w:bCs/>
          <w:szCs w:val="28"/>
        </w:rPr>
      </w:pPr>
    </w:p>
    <w:p w14:paraId="4F0CDE16" w14:textId="77777777" w:rsidR="00D44738" w:rsidRDefault="00D44738" w:rsidP="002E6A00">
      <w:pPr>
        <w:pStyle w:val="Akapitzlist"/>
        <w:spacing w:after="120" w:line="276" w:lineRule="auto"/>
        <w:ind w:left="360"/>
        <w:jc w:val="both"/>
        <w:rPr>
          <w:rFonts w:asciiTheme="minorHAnsi" w:hAnsiTheme="minorHAnsi" w:cstheme="minorHAnsi"/>
          <w:b/>
          <w:bCs/>
          <w:szCs w:val="28"/>
        </w:rPr>
      </w:pPr>
    </w:p>
    <w:bookmarkEnd w:id="0"/>
    <w:p w14:paraId="079E76DD" w14:textId="38346F0D" w:rsidR="0064759E" w:rsidRDefault="008B0510" w:rsidP="00824873">
      <w:pPr>
        <w:pStyle w:val="Akapitzlist"/>
        <w:numPr>
          <w:ilvl w:val="1"/>
          <w:numId w:val="6"/>
        </w:numPr>
        <w:spacing w:after="120" w:line="276" w:lineRule="auto"/>
        <w:jc w:val="both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 xml:space="preserve">Część </w:t>
      </w:r>
      <w:r w:rsidR="00D44738">
        <w:rPr>
          <w:rFonts w:asciiTheme="minorHAnsi" w:hAnsiTheme="minorHAnsi" w:cstheme="minorHAnsi"/>
          <w:szCs w:val="28"/>
        </w:rPr>
        <w:t>2</w:t>
      </w:r>
      <w:r>
        <w:rPr>
          <w:rFonts w:asciiTheme="minorHAnsi" w:hAnsiTheme="minorHAnsi" w:cstheme="minorHAnsi"/>
          <w:szCs w:val="28"/>
        </w:rPr>
        <w:t xml:space="preserve">. </w:t>
      </w:r>
      <w:r w:rsidR="00034056">
        <w:rPr>
          <w:rFonts w:asciiTheme="minorHAnsi" w:hAnsiTheme="minorHAnsi" w:cstheme="minorHAnsi"/>
          <w:szCs w:val="28"/>
        </w:rPr>
        <w:t>Kalesony termoaktywne</w:t>
      </w:r>
    </w:p>
    <w:p w14:paraId="636E7111" w14:textId="0C7404E9" w:rsidR="00D44738" w:rsidRPr="00180B02" w:rsidRDefault="00034056" w:rsidP="00D44738">
      <w:pPr>
        <w:pStyle w:val="Akapitzlist"/>
        <w:numPr>
          <w:ilvl w:val="2"/>
          <w:numId w:val="6"/>
        </w:numPr>
        <w:spacing w:after="120" w:line="276" w:lineRule="auto"/>
        <w:jc w:val="both"/>
        <w:rPr>
          <w:rFonts w:asciiTheme="minorHAnsi" w:hAnsiTheme="minorHAnsi" w:cstheme="minorHAnsi"/>
          <w:szCs w:val="28"/>
        </w:rPr>
      </w:pPr>
      <w:r w:rsidRPr="00034056">
        <w:rPr>
          <w:rFonts w:asciiTheme="minorHAnsi" w:hAnsiTheme="minorHAnsi" w:cstheme="minorHAnsi"/>
          <w:szCs w:val="28"/>
        </w:rPr>
        <w:t>Kalesony termoaktywne krótkie – 115 par</w:t>
      </w:r>
    </w:p>
    <w:p w14:paraId="1EF47FC1" w14:textId="77777777" w:rsidR="00D44738" w:rsidRPr="00264E87" w:rsidRDefault="00D44738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264E87">
        <w:rPr>
          <w:rFonts w:asciiTheme="minorHAnsi" w:hAnsiTheme="minorHAnsi" w:cstheme="minorHAnsi"/>
          <w:szCs w:val="28"/>
        </w:rPr>
        <w:t>Producent: ……………………………………</w:t>
      </w:r>
    </w:p>
    <w:p w14:paraId="24D5DC24" w14:textId="77777777" w:rsidR="00D44738" w:rsidRDefault="00D44738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264E87">
        <w:rPr>
          <w:rFonts w:asciiTheme="minorHAnsi" w:hAnsiTheme="minorHAnsi" w:cstheme="minorHAnsi"/>
          <w:szCs w:val="28"/>
        </w:rPr>
        <w:t>Typ, model: …………………………………..</w:t>
      </w:r>
    </w:p>
    <w:p w14:paraId="123F195E" w14:textId="77777777" w:rsidR="00F91FAF" w:rsidRDefault="00F91FAF" w:rsidP="00F91FAF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Gwarancja: …………………………………… m-cy</w:t>
      </w:r>
    </w:p>
    <w:p w14:paraId="447687A8" w14:textId="77777777" w:rsidR="00F91FAF" w:rsidRDefault="00F91FAF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421"/>
        <w:gridCol w:w="5425"/>
        <w:gridCol w:w="2508"/>
      </w:tblGrid>
      <w:tr w:rsidR="008338EB" w:rsidRPr="00473F53" w14:paraId="51458D85" w14:textId="77777777" w:rsidTr="00F14266">
        <w:tc>
          <w:tcPr>
            <w:tcW w:w="421" w:type="dxa"/>
          </w:tcPr>
          <w:p w14:paraId="4BEBF17B" w14:textId="77777777" w:rsidR="008338EB" w:rsidRPr="00473F53" w:rsidRDefault="008338EB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</w:p>
        </w:tc>
        <w:tc>
          <w:tcPr>
            <w:tcW w:w="5425" w:type="dxa"/>
          </w:tcPr>
          <w:p w14:paraId="359BDDC4" w14:textId="77777777" w:rsidR="008338EB" w:rsidRPr="00473F53" w:rsidRDefault="008338EB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Parametr wymagany</w:t>
            </w:r>
          </w:p>
        </w:tc>
        <w:tc>
          <w:tcPr>
            <w:tcW w:w="2508" w:type="dxa"/>
          </w:tcPr>
          <w:p w14:paraId="37977920" w14:textId="77777777" w:rsidR="008338EB" w:rsidRPr="00473F53" w:rsidRDefault="008338EB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 xml:space="preserve">Parametr oferowany </w:t>
            </w:r>
          </w:p>
          <w:p w14:paraId="490EA10F" w14:textId="0C0274E2" w:rsidR="008338EB" w:rsidRPr="00473F53" w:rsidRDefault="00F91FAF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</w:pPr>
            <w:r w:rsidRPr="00F91FA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 xml:space="preserve">(należy </w:t>
            </w:r>
            <w:r w:rsidR="00902AC9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podać</w:t>
            </w:r>
            <w:r w:rsidRPr="00F91FA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ć wartości)</w:t>
            </w:r>
            <w:r w:rsidR="008338EB" w:rsidRPr="00473F53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)</w:t>
            </w:r>
          </w:p>
        </w:tc>
      </w:tr>
      <w:tr w:rsidR="004C7BEF" w:rsidRPr="00473F53" w14:paraId="505958F0" w14:textId="77777777" w:rsidTr="00F14266">
        <w:tc>
          <w:tcPr>
            <w:tcW w:w="421" w:type="dxa"/>
          </w:tcPr>
          <w:p w14:paraId="745315AF" w14:textId="7777777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1.</w:t>
            </w:r>
          </w:p>
        </w:tc>
        <w:tc>
          <w:tcPr>
            <w:tcW w:w="5425" w:type="dxa"/>
          </w:tcPr>
          <w:p w14:paraId="3273C9C5" w14:textId="370C0AA0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4C7BEF">
              <w:rPr>
                <w:rFonts w:asciiTheme="minorHAnsi" w:hAnsiTheme="minorHAnsi" w:cstheme="minorHAnsi"/>
                <w:sz w:val="20"/>
                <w:szCs w:val="22"/>
              </w:rPr>
              <w:t>wykonane z materiału wieloskładnikowego tzn. wełny merino (20-30%), poliestru (60-80%), elastanu (5-10%) – suma tych składników musi wynosić 100%</w:t>
            </w:r>
          </w:p>
        </w:tc>
        <w:tc>
          <w:tcPr>
            <w:tcW w:w="2508" w:type="dxa"/>
          </w:tcPr>
          <w:p w14:paraId="1F105353" w14:textId="7777777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4C7BEF" w:rsidRPr="00473F53" w14:paraId="54E1B2B1" w14:textId="77777777" w:rsidTr="00F14266">
        <w:tc>
          <w:tcPr>
            <w:tcW w:w="421" w:type="dxa"/>
          </w:tcPr>
          <w:p w14:paraId="0EB5DB76" w14:textId="7777777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2.</w:t>
            </w:r>
          </w:p>
        </w:tc>
        <w:tc>
          <w:tcPr>
            <w:tcW w:w="5425" w:type="dxa"/>
          </w:tcPr>
          <w:p w14:paraId="71B10366" w14:textId="640064A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4C7BEF">
              <w:rPr>
                <w:rFonts w:asciiTheme="minorHAnsi" w:hAnsiTheme="minorHAnsi" w:cstheme="minorHAnsi"/>
                <w:sz w:val="20"/>
                <w:szCs w:val="22"/>
              </w:rPr>
              <w:t>waga:160 -180gr</w:t>
            </w:r>
          </w:p>
        </w:tc>
        <w:tc>
          <w:tcPr>
            <w:tcW w:w="2508" w:type="dxa"/>
          </w:tcPr>
          <w:p w14:paraId="2EDC4F79" w14:textId="7777777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</w:tbl>
    <w:p w14:paraId="3B6B206E" w14:textId="269BFC56" w:rsidR="00D44738" w:rsidRDefault="00D44738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3F8CE3E0" w14:textId="77777777" w:rsidR="008338EB" w:rsidRDefault="008338EB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17C7DD27" w14:textId="10809FD8" w:rsidR="00D44738" w:rsidRPr="00034056" w:rsidRDefault="00034056" w:rsidP="00034056">
      <w:pPr>
        <w:pStyle w:val="Akapitzlist"/>
        <w:numPr>
          <w:ilvl w:val="2"/>
          <w:numId w:val="6"/>
        </w:numPr>
        <w:rPr>
          <w:rFonts w:asciiTheme="minorHAnsi" w:hAnsiTheme="minorHAnsi" w:cstheme="minorHAnsi"/>
          <w:szCs w:val="28"/>
        </w:rPr>
      </w:pPr>
      <w:r w:rsidRPr="00034056">
        <w:rPr>
          <w:rFonts w:asciiTheme="minorHAnsi" w:hAnsiTheme="minorHAnsi" w:cstheme="minorHAnsi"/>
          <w:szCs w:val="28"/>
        </w:rPr>
        <w:t>Kalesony termoaktywne długie – 115 par</w:t>
      </w:r>
    </w:p>
    <w:p w14:paraId="5DF624F4" w14:textId="77777777" w:rsidR="00034056" w:rsidRDefault="00034056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697BD5B1" w14:textId="3E4E53EB" w:rsidR="00D44738" w:rsidRPr="00F4225E" w:rsidRDefault="00D44738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F4225E">
        <w:rPr>
          <w:rFonts w:asciiTheme="minorHAnsi" w:hAnsiTheme="minorHAnsi" w:cstheme="minorHAnsi"/>
          <w:szCs w:val="28"/>
        </w:rPr>
        <w:t>Producent: ……………………………………</w:t>
      </w:r>
    </w:p>
    <w:p w14:paraId="4EC1CDCD" w14:textId="77777777" w:rsidR="00D44738" w:rsidRDefault="00D44738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 w:rsidRPr="00F4225E">
        <w:rPr>
          <w:rFonts w:asciiTheme="minorHAnsi" w:hAnsiTheme="minorHAnsi" w:cstheme="minorHAnsi"/>
          <w:szCs w:val="28"/>
        </w:rPr>
        <w:t>Typ, model: …………………………………..</w:t>
      </w:r>
    </w:p>
    <w:p w14:paraId="6FFB213B" w14:textId="77777777" w:rsidR="00F91FAF" w:rsidRDefault="00F91FAF" w:rsidP="00F91FAF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  <w:r>
        <w:rPr>
          <w:rFonts w:asciiTheme="minorHAnsi" w:hAnsiTheme="minorHAnsi" w:cstheme="minorHAnsi"/>
          <w:szCs w:val="28"/>
        </w:rPr>
        <w:t>Gwarancja: …………………………………… m-cy</w:t>
      </w:r>
    </w:p>
    <w:p w14:paraId="7D6D9507" w14:textId="77777777" w:rsidR="00F91FAF" w:rsidRPr="00F4225E" w:rsidRDefault="00F91FAF" w:rsidP="00D44738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421"/>
        <w:gridCol w:w="5425"/>
        <w:gridCol w:w="2508"/>
      </w:tblGrid>
      <w:tr w:rsidR="004C7BEF" w:rsidRPr="00473F53" w14:paraId="0859C169" w14:textId="77777777" w:rsidTr="00F14266">
        <w:tc>
          <w:tcPr>
            <w:tcW w:w="421" w:type="dxa"/>
          </w:tcPr>
          <w:p w14:paraId="408CD4E0" w14:textId="77777777" w:rsidR="004C7BEF" w:rsidRPr="00473F53" w:rsidRDefault="004C7BEF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</w:p>
        </w:tc>
        <w:tc>
          <w:tcPr>
            <w:tcW w:w="5425" w:type="dxa"/>
          </w:tcPr>
          <w:p w14:paraId="75CF641F" w14:textId="77777777" w:rsidR="004C7BEF" w:rsidRPr="00473F53" w:rsidRDefault="004C7BEF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Parametr wymagany</w:t>
            </w:r>
          </w:p>
        </w:tc>
        <w:tc>
          <w:tcPr>
            <w:tcW w:w="2508" w:type="dxa"/>
          </w:tcPr>
          <w:p w14:paraId="3040F5CB" w14:textId="77777777" w:rsidR="004C7BEF" w:rsidRPr="00473F53" w:rsidRDefault="004C7BEF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473F53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 xml:space="preserve">Parametr oferowany </w:t>
            </w:r>
          </w:p>
          <w:p w14:paraId="47224264" w14:textId="1816DA62" w:rsidR="004C7BEF" w:rsidRPr="00473F53" w:rsidRDefault="00F91FAF" w:rsidP="00F14266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</w:pPr>
            <w:r w:rsidRPr="00F91FA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 xml:space="preserve">(należy </w:t>
            </w:r>
            <w:r w:rsidR="00902AC9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>podać</w:t>
            </w:r>
            <w:r w:rsidRPr="00F91FA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2"/>
              </w:rPr>
              <w:t xml:space="preserve"> wartości)</w:t>
            </w:r>
          </w:p>
        </w:tc>
      </w:tr>
      <w:tr w:rsidR="004C7BEF" w:rsidRPr="00473F53" w14:paraId="1D82D330" w14:textId="77777777" w:rsidTr="00F14266">
        <w:tc>
          <w:tcPr>
            <w:tcW w:w="421" w:type="dxa"/>
          </w:tcPr>
          <w:p w14:paraId="765D8CC4" w14:textId="7777777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1.</w:t>
            </w:r>
          </w:p>
        </w:tc>
        <w:tc>
          <w:tcPr>
            <w:tcW w:w="5425" w:type="dxa"/>
          </w:tcPr>
          <w:p w14:paraId="7DEE412C" w14:textId="4A3950B9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4C7BEF">
              <w:rPr>
                <w:rFonts w:asciiTheme="minorHAnsi" w:hAnsiTheme="minorHAnsi" w:cstheme="minorHAnsi"/>
                <w:sz w:val="20"/>
                <w:szCs w:val="22"/>
              </w:rPr>
              <w:t>wykonane  w 100% z wełny merino</w:t>
            </w:r>
          </w:p>
        </w:tc>
        <w:tc>
          <w:tcPr>
            <w:tcW w:w="2508" w:type="dxa"/>
          </w:tcPr>
          <w:p w14:paraId="38472C7F" w14:textId="7777777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4C7BEF" w:rsidRPr="00473F53" w14:paraId="5141F8AA" w14:textId="77777777" w:rsidTr="00F14266">
        <w:tc>
          <w:tcPr>
            <w:tcW w:w="421" w:type="dxa"/>
          </w:tcPr>
          <w:p w14:paraId="3EECA41E" w14:textId="7777777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2.</w:t>
            </w:r>
          </w:p>
        </w:tc>
        <w:tc>
          <w:tcPr>
            <w:tcW w:w="5425" w:type="dxa"/>
          </w:tcPr>
          <w:p w14:paraId="1760D7E9" w14:textId="4F76C8AA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4C7BEF">
              <w:rPr>
                <w:rFonts w:asciiTheme="minorHAnsi" w:hAnsiTheme="minorHAnsi" w:cstheme="minorHAnsi"/>
                <w:sz w:val="20"/>
                <w:szCs w:val="22"/>
              </w:rPr>
              <w:t>gramatura: 180-</w:t>
            </w:r>
            <w:r w:rsidR="00902AC9">
              <w:rPr>
                <w:rFonts w:asciiTheme="minorHAnsi" w:hAnsiTheme="minorHAnsi" w:cstheme="minorHAnsi"/>
                <w:sz w:val="20"/>
                <w:szCs w:val="22"/>
              </w:rPr>
              <w:t>20</w:t>
            </w:r>
            <w:r w:rsidRPr="004C7BEF">
              <w:rPr>
                <w:rFonts w:asciiTheme="minorHAnsi" w:hAnsiTheme="minorHAnsi" w:cstheme="minorHAnsi"/>
                <w:sz w:val="20"/>
                <w:szCs w:val="22"/>
              </w:rPr>
              <w:t>0g/m2</w:t>
            </w:r>
          </w:p>
        </w:tc>
        <w:tc>
          <w:tcPr>
            <w:tcW w:w="2508" w:type="dxa"/>
          </w:tcPr>
          <w:p w14:paraId="7947C448" w14:textId="7777777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4C7BEF" w:rsidRPr="00473F53" w14:paraId="299E1BB6" w14:textId="77777777" w:rsidTr="00F14266">
        <w:tc>
          <w:tcPr>
            <w:tcW w:w="421" w:type="dxa"/>
          </w:tcPr>
          <w:p w14:paraId="6AED6AFF" w14:textId="77777777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>
              <w:rPr>
                <w:rFonts w:asciiTheme="minorHAnsi" w:hAnsiTheme="minorHAnsi" w:cstheme="minorHAnsi"/>
                <w:sz w:val="20"/>
                <w:szCs w:val="22"/>
              </w:rPr>
              <w:t>3.</w:t>
            </w:r>
          </w:p>
        </w:tc>
        <w:tc>
          <w:tcPr>
            <w:tcW w:w="5425" w:type="dxa"/>
          </w:tcPr>
          <w:p w14:paraId="312E9F4A" w14:textId="48D590B1" w:rsidR="004C7BEF" w:rsidRPr="00473F53" w:rsidRDefault="004C7BEF" w:rsidP="004C7BEF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0"/>
                <w:szCs w:val="22"/>
              </w:rPr>
            </w:pPr>
            <w:r w:rsidRPr="004C7BEF">
              <w:rPr>
                <w:rFonts w:asciiTheme="minorHAnsi" w:hAnsiTheme="minorHAnsi" w:cstheme="minorHAnsi"/>
                <w:sz w:val="20"/>
                <w:szCs w:val="22"/>
              </w:rPr>
              <w:t>waga: 160 -180gr</w:t>
            </w:r>
          </w:p>
        </w:tc>
        <w:tc>
          <w:tcPr>
            <w:tcW w:w="2508" w:type="dxa"/>
          </w:tcPr>
          <w:p w14:paraId="64A1AE06" w14:textId="038A0A3E" w:rsidR="004C7BEF" w:rsidRPr="00473F53" w:rsidRDefault="004C7BEF" w:rsidP="004C7BEF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</w:tbl>
    <w:p w14:paraId="0FA260F6" w14:textId="68BC544F" w:rsidR="00D44738" w:rsidRDefault="00D44738" w:rsidP="00034056">
      <w:pPr>
        <w:pStyle w:val="Akapitzlist"/>
        <w:spacing w:after="120" w:line="276" w:lineRule="auto"/>
        <w:jc w:val="both"/>
        <w:rPr>
          <w:rFonts w:asciiTheme="minorHAnsi" w:hAnsiTheme="minorHAnsi" w:cstheme="minorHAnsi"/>
          <w:szCs w:val="28"/>
        </w:rPr>
      </w:pPr>
    </w:p>
    <w:p w14:paraId="3DD18222" w14:textId="77777777" w:rsidR="004C7BEF" w:rsidRDefault="004C7BEF" w:rsidP="0064759E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713DB6F3" w14:textId="77777777" w:rsidR="00034056" w:rsidRDefault="00034056" w:rsidP="0064759E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3091"/>
        <w:gridCol w:w="1417"/>
        <w:gridCol w:w="1843"/>
        <w:gridCol w:w="1843"/>
      </w:tblGrid>
      <w:tr w:rsidR="0064759E" w:rsidRPr="00D233EF" w14:paraId="09612068" w14:textId="77777777" w:rsidTr="00993472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7A17" w14:textId="77777777" w:rsidR="0064759E" w:rsidRPr="00D233EF" w:rsidRDefault="0064759E" w:rsidP="00993472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7D87" w14:textId="77777777" w:rsidR="0064759E" w:rsidRDefault="0064759E" w:rsidP="00993472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Wyszczególnienie</w:t>
            </w:r>
          </w:p>
          <w:p w14:paraId="1E726E39" w14:textId="77777777" w:rsidR="0064759E" w:rsidRPr="00D233EF" w:rsidRDefault="0064759E" w:rsidP="00993472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produktów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53CE" w14:textId="509D6AE5" w:rsidR="0064759E" w:rsidRPr="00D233EF" w:rsidRDefault="0064759E" w:rsidP="00993472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Ilość</w:t>
            </w: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 </w:t>
            </w:r>
            <w:r w:rsidR="00034056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par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CA2C" w14:textId="43F90E73" w:rsidR="0064759E" w:rsidRPr="00D233EF" w:rsidRDefault="0064759E" w:rsidP="00993472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Cena jednostkowa</w:t>
            </w: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 za </w:t>
            </w:r>
            <w:r w:rsidR="00034056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parę</w:t>
            </w: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 </w:t>
            </w: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netto</w:t>
            </w:r>
          </w:p>
          <w:p w14:paraId="08BAC6A4" w14:textId="77777777" w:rsidR="0064759E" w:rsidRPr="00D233EF" w:rsidRDefault="0064759E" w:rsidP="00993472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(w 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2E17" w14:textId="77777777" w:rsidR="0064759E" w:rsidRPr="00D233EF" w:rsidRDefault="0064759E" w:rsidP="00993472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W</w:t>
            </w: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artość</w:t>
            </w:r>
          </w:p>
          <w:p w14:paraId="77EBD7C8" w14:textId="77777777" w:rsidR="0064759E" w:rsidRPr="00D233EF" w:rsidRDefault="0064759E" w:rsidP="00993472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netto </w:t>
            </w: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br/>
              <w:t>(w zł)</w:t>
            </w:r>
          </w:p>
          <w:p w14:paraId="2DC2130A" w14:textId="77777777" w:rsidR="0064759E" w:rsidRPr="00D233EF" w:rsidRDefault="0064759E" w:rsidP="00993472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[kol. 03 x kol. 04]</w:t>
            </w:r>
          </w:p>
        </w:tc>
      </w:tr>
      <w:tr w:rsidR="0064759E" w:rsidRPr="00D233EF" w14:paraId="422CB23B" w14:textId="77777777" w:rsidTr="00993472">
        <w:trPr>
          <w:trHeight w:val="20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EAFA" w14:textId="77777777" w:rsidR="0064759E" w:rsidRPr="00D233EF" w:rsidRDefault="0064759E" w:rsidP="00993472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77AD" w14:textId="77777777" w:rsidR="0064759E" w:rsidRPr="00D233EF" w:rsidRDefault="0064759E" w:rsidP="00993472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EF41" w14:textId="77777777" w:rsidR="0064759E" w:rsidRPr="00D233EF" w:rsidRDefault="0064759E" w:rsidP="00993472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6E6C" w14:textId="77777777" w:rsidR="0064759E" w:rsidRPr="00D233EF" w:rsidRDefault="0064759E" w:rsidP="00993472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0EF5" w14:textId="77777777" w:rsidR="0064759E" w:rsidRPr="00D233EF" w:rsidRDefault="0064759E" w:rsidP="00993472">
            <w:pPr>
              <w:spacing w:after="160" w:line="259" w:lineRule="auto"/>
              <w:jc w:val="center"/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16"/>
                <w:szCs w:val="16"/>
                <w:lang w:eastAsia="en-US"/>
              </w:rPr>
              <w:t>05</w:t>
            </w:r>
          </w:p>
        </w:tc>
      </w:tr>
      <w:tr w:rsidR="0064759E" w:rsidRPr="00D233EF" w14:paraId="4C48EAD1" w14:textId="77777777" w:rsidTr="00993472">
        <w:trPr>
          <w:trHeight w:val="449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E6A7C" w14:textId="77777777" w:rsidR="0064759E" w:rsidRPr="00D233EF" w:rsidRDefault="0064759E" w:rsidP="00993472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E3D9" w14:textId="19692158" w:rsidR="0064759E" w:rsidRPr="00D233EF" w:rsidRDefault="00034056" w:rsidP="00993472">
            <w:pP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034056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Kalesony termoaktywne krótkie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DCA4" w14:textId="37C18A40" w:rsidR="0064759E" w:rsidRPr="00D233EF" w:rsidRDefault="0064759E" w:rsidP="00993472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</w:t>
            </w:r>
            <w:r w:rsidR="00034056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</w:t>
            </w: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4D22" w14:textId="77777777" w:rsidR="0064759E" w:rsidRPr="00D233EF" w:rsidRDefault="0064759E" w:rsidP="00993472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C4C1" w14:textId="77777777" w:rsidR="0064759E" w:rsidRPr="00D233EF" w:rsidRDefault="0064759E" w:rsidP="00993472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……………………. zł</w:t>
            </w:r>
          </w:p>
        </w:tc>
      </w:tr>
      <w:tr w:rsidR="0064759E" w:rsidRPr="00D233EF" w14:paraId="4B138031" w14:textId="77777777" w:rsidTr="00993472">
        <w:trPr>
          <w:trHeight w:val="449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F3351" w14:textId="77777777" w:rsidR="0064759E" w:rsidRDefault="0064759E" w:rsidP="0064759E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9161" w14:textId="473E8A47" w:rsidR="0064759E" w:rsidRDefault="00034056" w:rsidP="0064759E">
            <w:pP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034056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Kalesony termoaktywne długie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FFE5" w14:textId="01155D14" w:rsidR="0064759E" w:rsidRDefault="0064759E" w:rsidP="0064759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</w:t>
            </w:r>
            <w:r w:rsidR="00034056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1</w:t>
            </w: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BCDF" w14:textId="6ABF84E5" w:rsidR="0064759E" w:rsidRPr="00D233EF" w:rsidRDefault="0064759E" w:rsidP="0064759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9831" w14:textId="505A45B1" w:rsidR="0064759E" w:rsidRPr="00D233EF" w:rsidRDefault="0064759E" w:rsidP="0064759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……………………. zł</w:t>
            </w:r>
          </w:p>
        </w:tc>
      </w:tr>
      <w:tr w:rsidR="0064759E" w:rsidRPr="00D233EF" w14:paraId="5233108B" w14:textId="77777777" w:rsidTr="00993472">
        <w:trPr>
          <w:trHeight w:val="44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087F4" w14:textId="77777777" w:rsidR="0064759E" w:rsidRPr="00D233EF" w:rsidRDefault="0064759E" w:rsidP="0064759E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83B8" w14:textId="77777777" w:rsidR="0064759E" w:rsidRPr="00D233EF" w:rsidRDefault="0064759E" w:rsidP="0064759E">
            <w:pP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Razem netto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8DB" w14:textId="77777777" w:rsidR="0064759E" w:rsidRPr="00D233EF" w:rsidRDefault="0064759E" w:rsidP="0064759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……………………. zł</w:t>
            </w:r>
          </w:p>
        </w:tc>
      </w:tr>
      <w:tr w:rsidR="0064759E" w:rsidRPr="00D233EF" w14:paraId="7E025182" w14:textId="77777777" w:rsidTr="00993472">
        <w:trPr>
          <w:trHeight w:val="39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8F6C" w14:textId="77777777" w:rsidR="0064759E" w:rsidRPr="00D233EF" w:rsidRDefault="0064759E" w:rsidP="0064759E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DD6E" w14:textId="77777777" w:rsidR="0064759E" w:rsidRPr="00D233EF" w:rsidRDefault="0064759E" w:rsidP="0064759E">
            <w:pP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="Calibri" w:hAnsi="Calibri" w:cs="Calibri"/>
                <w:color w:val="000000"/>
                <w:sz w:val="22"/>
                <w:szCs w:val="22"/>
              </w:rPr>
              <w:t>Stawka podatku VAT (w %</w:t>
            </w:r>
            <w:r w:rsidRPr="00D47304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8B78" w14:textId="77777777" w:rsidR="0064759E" w:rsidRPr="00D233EF" w:rsidRDefault="0064759E" w:rsidP="0064759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 %</w:t>
            </w:r>
          </w:p>
        </w:tc>
      </w:tr>
      <w:tr w:rsidR="0064759E" w:rsidRPr="00D233EF" w14:paraId="095980D3" w14:textId="77777777" w:rsidTr="00993472">
        <w:trPr>
          <w:trHeight w:val="5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DD0A" w14:textId="77777777" w:rsidR="0064759E" w:rsidRPr="00D233EF" w:rsidRDefault="0064759E" w:rsidP="0064759E">
            <w:pPr>
              <w:spacing w:line="259" w:lineRule="auto"/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4.</w:t>
            </w: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A95D" w14:textId="77777777" w:rsidR="0064759E" w:rsidRPr="00D233EF" w:rsidRDefault="0064759E" w:rsidP="0064759E">
            <w:pPr>
              <w:spacing w:after="160" w:line="259" w:lineRule="auto"/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>Cena oferty brutto w zł (wart</w:t>
            </w:r>
            <w:r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>o</w:t>
            </w:r>
            <w:r w:rsidRPr="00D233EF"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 xml:space="preserve">ść </w:t>
            </w:r>
            <w:r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 xml:space="preserve">netto powiększona o </w:t>
            </w:r>
            <w:r w:rsidRPr="00D233EF">
              <w:rPr>
                <w:rFonts w:asciiTheme="minorHAnsi" w:eastAsia="Calibri" w:hAnsiTheme="minorHAnsi" w:cstheme="majorHAnsi"/>
                <w:b/>
                <w:sz w:val="22"/>
                <w:szCs w:val="22"/>
                <w:lang w:eastAsia="en-US"/>
              </w:rPr>
              <w:t>wartość podatku VAT)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1BB" w14:textId="77777777" w:rsidR="0064759E" w:rsidRPr="00D233EF" w:rsidRDefault="0064759E" w:rsidP="0064759E">
            <w:pPr>
              <w:jc w:val="center"/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</w:pPr>
            <w:r w:rsidRPr="00D233EF">
              <w:rPr>
                <w:rFonts w:asciiTheme="minorHAnsi" w:eastAsia="Calibri" w:hAnsiTheme="minorHAnsi" w:cstheme="majorHAnsi"/>
                <w:sz w:val="22"/>
                <w:szCs w:val="22"/>
                <w:lang w:eastAsia="en-US"/>
              </w:rPr>
              <w:t>…………………… zł</w:t>
            </w:r>
          </w:p>
        </w:tc>
      </w:tr>
    </w:tbl>
    <w:p w14:paraId="5AD2892F" w14:textId="77777777" w:rsidR="0064759E" w:rsidRPr="00824873" w:rsidRDefault="0064759E" w:rsidP="00824873">
      <w:pPr>
        <w:spacing w:after="120" w:line="276" w:lineRule="auto"/>
        <w:ind w:left="708"/>
        <w:jc w:val="both"/>
        <w:rPr>
          <w:rFonts w:asciiTheme="minorHAnsi" w:hAnsiTheme="minorHAnsi" w:cstheme="minorHAnsi"/>
          <w:szCs w:val="28"/>
        </w:rPr>
      </w:pPr>
    </w:p>
    <w:p w14:paraId="4EBEF048" w14:textId="77777777" w:rsidR="009E2526" w:rsidRPr="00211BB3" w:rsidRDefault="009E2526" w:rsidP="00211BB3">
      <w:pPr>
        <w:pStyle w:val="Akapitzlist"/>
        <w:spacing w:before="240" w:line="276" w:lineRule="auto"/>
        <w:ind w:left="284"/>
        <w:jc w:val="both"/>
        <w:rPr>
          <w:sz w:val="22"/>
        </w:rPr>
      </w:pPr>
    </w:p>
    <w:p w14:paraId="6C15C365" w14:textId="3FE2CEB4" w:rsidR="00B9086B" w:rsidRPr="0097776D" w:rsidRDefault="00B9086B" w:rsidP="005F6111">
      <w:pPr>
        <w:pStyle w:val="Akapitzlist"/>
        <w:numPr>
          <w:ilvl w:val="0"/>
          <w:numId w:val="6"/>
        </w:numPr>
        <w:spacing w:after="120" w:line="276" w:lineRule="auto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19F5DB07" w14:textId="77777777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14:paraId="07E04D39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14:paraId="42FF4798" w14:textId="74E3E256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</w:t>
      </w:r>
      <w:bookmarkStart w:id="1" w:name="_Hlk100597335"/>
      <w:r w:rsidR="007A3E1E">
        <w:rPr>
          <w:rStyle w:val="Odwoanieprzypisudolnego"/>
          <w:sz w:val="22"/>
        </w:rPr>
        <w:footnoteReference w:id="2"/>
      </w:r>
      <w:r w:rsidRPr="00DE55E6">
        <w:rPr>
          <w:sz w:val="22"/>
        </w:rPr>
        <w:t xml:space="preserve"> </w:t>
      </w:r>
      <w:bookmarkEnd w:id="1"/>
      <w:r w:rsidRPr="00DE55E6">
        <w:rPr>
          <w:sz w:val="22"/>
        </w:rPr>
        <w:t>powierzyć realizację następujących części zamówienia podwykonawcom:</w:t>
      </w:r>
    </w:p>
    <w:p w14:paraId="566A5B6C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7DC0FDA8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94229D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4BA3ED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2DC82E2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095CC07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6CD0F838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236B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B6C9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FFAA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4366D3BF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64B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7C1BB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096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5AD619EE" w14:textId="1DF5867C" w:rsidR="00FF57EE" w:rsidRPr="0097776D" w:rsidRDefault="00FF57EE" w:rsidP="00E62CEA">
      <w:pPr>
        <w:pStyle w:val="Akapitzlist"/>
        <w:spacing w:before="120" w:line="276" w:lineRule="auto"/>
        <w:ind w:left="644"/>
        <w:jc w:val="both"/>
        <w:rPr>
          <w:sz w:val="22"/>
        </w:rPr>
      </w:pPr>
    </w:p>
    <w:p w14:paraId="62ADAD9B" w14:textId="4E28DB14" w:rsidR="00FF57EE" w:rsidRPr="0097776D" w:rsidRDefault="00FF57EE" w:rsidP="00B81627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</w:t>
      </w:r>
      <w:r w:rsidR="00B81627">
        <w:rPr>
          <w:sz w:val="22"/>
        </w:rPr>
        <w:t xml:space="preserve"> </w:t>
      </w:r>
      <w:r w:rsidRPr="0097776D">
        <w:rPr>
          <w:sz w:val="22"/>
        </w:rPr>
        <w:t>i terminie wyznaczonym przez Zamawiającego;</w:t>
      </w:r>
    </w:p>
    <w:p w14:paraId="4AB207CE" w14:textId="77777777" w:rsidR="00B81627" w:rsidRDefault="00FF57EE" w:rsidP="00B81627">
      <w:pPr>
        <w:numPr>
          <w:ilvl w:val="0"/>
          <w:numId w:val="3"/>
        </w:numPr>
        <w:spacing w:after="120"/>
        <w:ind w:left="641" w:hanging="357"/>
        <w:contextualSpacing/>
        <w:jc w:val="both"/>
      </w:pPr>
      <w:r w:rsidRPr="0097776D">
        <w:rPr>
          <w:sz w:val="22"/>
        </w:rPr>
        <w:lastRenderedPageBreak/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3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4"/>
      </w:r>
      <w:r w:rsidR="00525EFF" w:rsidRPr="0097776D">
        <w:rPr>
          <w:sz w:val="22"/>
        </w:rPr>
        <w:t>.</w:t>
      </w:r>
    </w:p>
    <w:p w14:paraId="1944C5A1" w14:textId="598B894C" w:rsidR="00D028F1" w:rsidRDefault="00B81627" w:rsidP="00D028F1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 w:rsidRPr="00B81627">
        <w:rPr>
          <w:sz w:val="22"/>
        </w:rPr>
        <w:t>a</w:t>
      </w:r>
      <w:r w:rsidR="00BB080C" w:rsidRPr="00B81627">
        <w:rPr>
          <w:sz w:val="22"/>
        </w:rPr>
        <w:t>kceptuje</w:t>
      </w:r>
      <w:r w:rsidRPr="00B81627">
        <w:rPr>
          <w:sz w:val="22"/>
        </w:rPr>
        <w:t>my</w:t>
      </w:r>
      <w:r w:rsidR="00BB080C" w:rsidRPr="00B81627">
        <w:rPr>
          <w:sz w:val="22"/>
        </w:rPr>
        <w:t xml:space="preserve"> </w:t>
      </w:r>
      <w:r w:rsidR="007D1E22">
        <w:rPr>
          <w:sz w:val="22"/>
        </w:rPr>
        <w:t>30-</w:t>
      </w:r>
      <w:r w:rsidR="00BB080C" w:rsidRPr="00B81627">
        <w:rPr>
          <w:sz w:val="22"/>
        </w:rPr>
        <w:t>dniowy termin płatności faktury.</w:t>
      </w:r>
    </w:p>
    <w:p w14:paraId="1A404826" w14:textId="744BC155" w:rsidR="00D028F1" w:rsidRPr="00D028F1" w:rsidRDefault="00D028F1" w:rsidP="00D028F1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 w:rsidRPr="00D028F1">
        <w:rPr>
          <w:sz w:val="22"/>
        </w:rPr>
        <w:t>jako Wykonawca jestem/śmy*:</w:t>
      </w:r>
    </w:p>
    <w:p w14:paraId="2F1CA46F" w14:textId="77777777" w:rsidR="00D028F1" w:rsidRPr="00D028F1" w:rsidRDefault="00D028F1" w:rsidP="00D028F1">
      <w:pPr>
        <w:spacing w:after="120"/>
        <w:ind w:left="641"/>
        <w:contextualSpacing/>
        <w:jc w:val="both"/>
        <w:rPr>
          <w:sz w:val="22"/>
        </w:rPr>
      </w:pPr>
      <w:r w:rsidRPr="00D028F1">
        <w:rPr>
          <w:sz w:val="22"/>
        </w:rPr>
        <w:t>a)</w:t>
      </w:r>
      <w:r w:rsidRPr="00D028F1">
        <w:rPr>
          <w:sz w:val="22"/>
        </w:rPr>
        <w:tab/>
        <w:t>mikroprzedsiębiorstwem*</w:t>
      </w:r>
    </w:p>
    <w:p w14:paraId="78DD0CDD" w14:textId="77777777" w:rsidR="00D028F1" w:rsidRPr="00D028F1" w:rsidRDefault="00D028F1" w:rsidP="00D028F1">
      <w:pPr>
        <w:spacing w:after="120"/>
        <w:ind w:left="641"/>
        <w:contextualSpacing/>
        <w:jc w:val="both"/>
        <w:rPr>
          <w:sz w:val="22"/>
        </w:rPr>
      </w:pPr>
      <w:r w:rsidRPr="00D028F1">
        <w:rPr>
          <w:sz w:val="22"/>
        </w:rPr>
        <w:t>b)</w:t>
      </w:r>
      <w:r w:rsidRPr="00D028F1">
        <w:rPr>
          <w:sz w:val="22"/>
        </w:rPr>
        <w:tab/>
        <w:t>małym przedsiębiorstwem*</w:t>
      </w:r>
    </w:p>
    <w:p w14:paraId="5343729F" w14:textId="77777777" w:rsidR="00D028F1" w:rsidRPr="00D028F1" w:rsidRDefault="00D028F1" w:rsidP="00D028F1">
      <w:pPr>
        <w:spacing w:after="120"/>
        <w:ind w:left="641"/>
        <w:contextualSpacing/>
        <w:jc w:val="both"/>
        <w:rPr>
          <w:sz w:val="22"/>
        </w:rPr>
      </w:pPr>
      <w:r w:rsidRPr="00D028F1">
        <w:rPr>
          <w:sz w:val="22"/>
        </w:rPr>
        <w:t>c)</w:t>
      </w:r>
      <w:r w:rsidRPr="00D028F1">
        <w:rPr>
          <w:sz w:val="22"/>
        </w:rPr>
        <w:tab/>
        <w:t>średnim przedsiębiorstwem*</w:t>
      </w:r>
    </w:p>
    <w:p w14:paraId="5D910CCF" w14:textId="77777777" w:rsidR="00D028F1" w:rsidRPr="00D028F1" w:rsidRDefault="00D028F1" w:rsidP="00D028F1">
      <w:pPr>
        <w:spacing w:after="120"/>
        <w:ind w:left="641"/>
        <w:contextualSpacing/>
        <w:jc w:val="both"/>
        <w:rPr>
          <w:sz w:val="22"/>
        </w:rPr>
      </w:pPr>
      <w:r w:rsidRPr="00D028F1">
        <w:rPr>
          <w:sz w:val="22"/>
        </w:rPr>
        <w:t>*niepotrzebnie skreślić</w:t>
      </w:r>
    </w:p>
    <w:p w14:paraId="20A5533E" w14:textId="77777777" w:rsidR="00D028F1" w:rsidRPr="00D028F1" w:rsidRDefault="00D028F1" w:rsidP="00D028F1">
      <w:pPr>
        <w:spacing w:after="120"/>
        <w:ind w:left="641"/>
        <w:contextualSpacing/>
        <w:jc w:val="both"/>
        <w:rPr>
          <w:sz w:val="22"/>
        </w:rPr>
      </w:pPr>
    </w:p>
    <w:p w14:paraId="01773689" w14:textId="77777777" w:rsidR="00D028F1" w:rsidRPr="00D028F1" w:rsidRDefault="00D028F1" w:rsidP="00D028F1">
      <w:pPr>
        <w:spacing w:after="120"/>
        <w:ind w:left="641"/>
        <w:contextualSpacing/>
        <w:jc w:val="both"/>
        <w:rPr>
          <w:sz w:val="22"/>
        </w:rPr>
      </w:pPr>
      <w:r w:rsidRPr="00D028F1">
        <w:rPr>
          <w:sz w:val="22"/>
        </w:rPr>
        <w:t xml:space="preserve">UWAGA: </w:t>
      </w:r>
    </w:p>
    <w:p w14:paraId="5573E469" w14:textId="77777777" w:rsidR="00D028F1" w:rsidRPr="00D028F1" w:rsidRDefault="00D028F1" w:rsidP="00D028F1">
      <w:pPr>
        <w:spacing w:after="120"/>
        <w:ind w:left="641"/>
        <w:contextualSpacing/>
        <w:jc w:val="both"/>
        <w:rPr>
          <w:sz w:val="22"/>
        </w:rPr>
      </w:pPr>
      <w:r w:rsidRPr="00D028F1">
        <w:rPr>
          <w:sz w:val="22"/>
        </w:rPr>
        <w:t>W przypadku złożenia oferty przez Wykonawców wspólnie ubiegających się o zamówienie publiczne powyższą informację należy podać dla każdego z Wykonawców oddzielnie.</w:t>
      </w:r>
    </w:p>
    <w:p w14:paraId="5A0E644A" w14:textId="77777777" w:rsidR="00D028F1" w:rsidRPr="00D028F1" w:rsidRDefault="00D028F1" w:rsidP="00D028F1">
      <w:pPr>
        <w:spacing w:after="120"/>
        <w:ind w:left="641"/>
        <w:contextualSpacing/>
        <w:jc w:val="both"/>
        <w:rPr>
          <w:sz w:val="22"/>
        </w:rPr>
      </w:pPr>
    </w:p>
    <w:p w14:paraId="752A4F82" w14:textId="77777777" w:rsidR="00D028F1" w:rsidRPr="00D028F1" w:rsidRDefault="00D028F1" w:rsidP="00D028F1">
      <w:pPr>
        <w:spacing w:after="120"/>
        <w:ind w:left="641"/>
        <w:contextualSpacing/>
        <w:jc w:val="both"/>
        <w:rPr>
          <w:sz w:val="22"/>
        </w:rPr>
      </w:pPr>
      <w:r w:rsidRPr="00D028F1">
        <w:rPr>
          <w:sz w:val="22"/>
        </w:rPr>
        <w:t xml:space="preserve">Informacje są wymagane wyłącznie do celów statystycznych. </w:t>
      </w:r>
    </w:p>
    <w:p w14:paraId="73392C41" w14:textId="73EAA058" w:rsidR="00D028F1" w:rsidRPr="00D028F1" w:rsidRDefault="00D028F1" w:rsidP="00D028F1">
      <w:pPr>
        <w:pStyle w:val="Akapitzlist"/>
        <w:numPr>
          <w:ilvl w:val="0"/>
          <w:numId w:val="14"/>
        </w:numPr>
        <w:spacing w:after="120"/>
        <w:jc w:val="both"/>
        <w:rPr>
          <w:sz w:val="22"/>
        </w:rPr>
      </w:pPr>
      <w:r w:rsidRPr="00D028F1">
        <w:rPr>
          <w:sz w:val="22"/>
        </w:rPr>
        <w:t>Mikroprzedsiębiorstwo: przedsiębiorstwo, które zatrudnia mniej niż 10 osób i którego roczny obrót lub roczna suma bilansowa nie przekracza 2 milionów EUR.</w:t>
      </w:r>
    </w:p>
    <w:p w14:paraId="7363A788" w14:textId="086B41E9" w:rsidR="00D028F1" w:rsidRPr="00D028F1" w:rsidRDefault="00D028F1" w:rsidP="00D028F1">
      <w:pPr>
        <w:pStyle w:val="Akapitzlist"/>
        <w:numPr>
          <w:ilvl w:val="0"/>
          <w:numId w:val="14"/>
        </w:numPr>
        <w:spacing w:after="120"/>
        <w:jc w:val="both"/>
        <w:rPr>
          <w:sz w:val="22"/>
        </w:rPr>
      </w:pPr>
      <w:r w:rsidRPr="00D028F1">
        <w:rPr>
          <w:sz w:val="22"/>
        </w:rPr>
        <w:t>Małe przedsiębiorstwo: przedsiębiorstwo, które zatrudnia mniej niż 50 osób i którego roczny obrót lub roczna suma bilansowa nie przekracza 10 milionów EUR.</w:t>
      </w:r>
    </w:p>
    <w:p w14:paraId="41D0E6AF" w14:textId="72A60837" w:rsidR="00D028F1" w:rsidRDefault="00D028F1" w:rsidP="00D028F1">
      <w:pPr>
        <w:pStyle w:val="Akapitzlist"/>
        <w:numPr>
          <w:ilvl w:val="0"/>
          <w:numId w:val="14"/>
        </w:numPr>
        <w:spacing w:after="120"/>
        <w:jc w:val="both"/>
        <w:rPr>
          <w:sz w:val="22"/>
        </w:rPr>
      </w:pPr>
      <w:r w:rsidRPr="00D028F1">
        <w:rPr>
          <w:sz w:val="22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CE790D7" w14:textId="77777777" w:rsidR="00264E87" w:rsidRPr="00B81627" w:rsidRDefault="00264E87" w:rsidP="00264E87">
      <w:pPr>
        <w:spacing w:after="120"/>
        <w:ind w:left="641"/>
        <w:contextualSpacing/>
        <w:jc w:val="both"/>
        <w:rPr>
          <w:sz w:val="22"/>
        </w:rPr>
      </w:pPr>
    </w:p>
    <w:p w14:paraId="184CDBB4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5795490D" w14:textId="1B8DFED0" w:rsidR="00CE3AE6" w:rsidRDefault="00267D1F" w:rsidP="005F6111">
      <w:pPr>
        <w:pStyle w:val="Akapitzlist"/>
        <w:numPr>
          <w:ilvl w:val="0"/>
          <w:numId w:val="6"/>
        </w:numPr>
        <w:spacing w:after="12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E27265">
        <w:rPr>
          <w:rStyle w:val="Odwoanieprzypisudolnego"/>
          <w:sz w:val="22"/>
        </w:rPr>
        <w:footnoteReference w:id="5"/>
      </w:r>
      <w:r>
        <w:rPr>
          <w:bCs/>
          <w:sz w:val="22"/>
          <w:szCs w:val="22"/>
        </w:rPr>
        <w:t>:</w:t>
      </w:r>
    </w:p>
    <w:p w14:paraId="15206E90" w14:textId="77777777"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r w:rsidR="00CE3AE6">
        <w:rPr>
          <w:bCs/>
          <w:sz w:val="22"/>
          <w:szCs w:val="22"/>
        </w:rPr>
        <w:t xml:space="preserve">t.j. </w:t>
      </w:r>
      <w:r w:rsidRPr="00CE3AE6">
        <w:rPr>
          <w:bCs/>
          <w:sz w:val="22"/>
          <w:szCs w:val="22"/>
        </w:rPr>
        <w:t>Dz. U. z 20</w:t>
      </w:r>
      <w:r w:rsidR="00CE3AE6">
        <w:rPr>
          <w:bCs/>
          <w:sz w:val="22"/>
          <w:szCs w:val="22"/>
        </w:rPr>
        <w:t>20</w:t>
      </w:r>
      <w:r w:rsidRPr="00CE3AE6">
        <w:rPr>
          <w:bCs/>
          <w:sz w:val="22"/>
          <w:szCs w:val="22"/>
        </w:rPr>
        <w:t xml:space="preserve">r. poz. </w:t>
      </w:r>
      <w:r w:rsidR="00CE3AE6">
        <w:rPr>
          <w:bCs/>
          <w:sz w:val="22"/>
          <w:szCs w:val="22"/>
        </w:rPr>
        <w:t>106</w:t>
      </w:r>
      <w:r w:rsidRPr="00CE3AE6">
        <w:rPr>
          <w:bCs/>
          <w:sz w:val="22"/>
          <w:szCs w:val="22"/>
        </w:rPr>
        <w:t>)</w:t>
      </w:r>
    </w:p>
    <w:p w14:paraId="183E40F0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274DFAA0" w14:textId="77777777"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(t.j. Dz. U. z 2020r. poz. 106)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14:paraId="3C018B3E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9491E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AD690F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A45C4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E743AD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002050B9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9427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72B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821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7B41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795B9795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7018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2CFA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3608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A820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49D325AA" w14:textId="77777777" w:rsidR="00185E6C" w:rsidRPr="00AF4AC3" w:rsidRDefault="00185E6C" w:rsidP="00185E6C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14:paraId="358C8FBF" w14:textId="77777777" w:rsidR="0094707F" w:rsidRPr="0094707F" w:rsidRDefault="0094707F" w:rsidP="0094707F">
      <w:pPr>
        <w:pStyle w:val="Akapitzlist"/>
        <w:spacing w:after="120" w:line="276" w:lineRule="auto"/>
        <w:ind w:left="360"/>
        <w:jc w:val="both"/>
        <w:rPr>
          <w:sz w:val="22"/>
          <w:szCs w:val="22"/>
        </w:rPr>
      </w:pPr>
    </w:p>
    <w:p w14:paraId="766EF9E2" w14:textId="7F32D449" w:rsidR="00525EFF" w:rsidRPr="0097776D" w:rsidRDefault="00525EFF" w:rsidP="005F6111">
      <w:pPr>
        <w:pStyle w:val="Akapitzlist"/>
        <w:numPr>
          <w:ilvl w:val="0"/>
          <w:numId w:val="6"/>
        </w:numPr>
        <w:spacing w:after="120" w:line="276" w:lineRule="auto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E2ACB" w14:paraId="5668696F" w14:textId="77777777" w:rsidTr="00DC336F">
        <w:tc>
          <w:tcPr>
            <w:tcW w:w="2551" w:type="dxa"/>
            <w:vAlign w:val="center"/>
          </w:tcPr>
          <w:p w14:paraId="1A753FE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1F212A8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32B5AB73" w14:textId="77777777" w:rsidTr="00DC336F">
        <w:tc>
          <w:tcPr>
            <w:tcW w:w="2551" w:type="dxa"/>
            <w:vAlign w:val="center"/>
          </w:tcPr>
          <w:p w14:paraId="7EA1A79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lastRenderedPageBreak/>
              <w:t>Adres</w:t>
            </w:r>
          </w:p>
        </w:tc>
        <w:tc>
          <w:tcPr>
            <w:tcW w:w="6269" w:type="dxa"/>
          </w:tcPr>
          <w:p w14:paraId="1AA7CECF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23F7AEA" w14:textId="77777777" w:rsidTr="00DC336F">
        <w:tc>
          <w:tcPr>
            <w:tcW w:w="2551" w:type="dxa"/>
            <w:vAlign w:val="center"/>
          </w:tcPr>
          <w:p w14:paraId="7E7F22D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6E6921B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300E7C8C" w14:textId="77777777" w:rsidTr="00DC336F">
        <w:tc>
          <w:tcPr>
            <w:tcW w:w="2551" w:type="dxa"/>
            <w:vAlign w:val="center"/>
          </w:tcPr>
          <w:p w14:paraId="685B5293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127BBD01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3B66A93" w14:textId="77777777" w:rsidR="005F6111" w:rsidRPr="005F6111" w:rsidRDefault="005F6111" w:rsidP="005F6111">
      <w:pPr>
        <w:pStyle w:val="Akapitzlist"/>
        <w:spacing w:after="120" w:line="276" w:lineRule="auto"/>
        <w:ind w:left="360"/>
        <w:jc w:val="both"/>
        <w:rPr>
          <w:sz w:val="22"/>
          <w:szCs w:val="22"/>
        </w:rPr>
      </w:pPr>
    </w:p>
    <w:p w14:paraId="36CCCEA4" w14:textId="5A3C35BF" w:rsidR="00525EFF" w:rsidRDefault="005F6111" w:rsidP="005F6111">
      <w:pPr>
        <w:pStyle w:val="Akapitzlist"/>
        <w:numPr>
          <w:ilvl w:val="0"/>
          <w:numId w:val="6"/>
        </w:numPr>
        <w:spacing w:after="120" w:line="276" w:lineRule="auto"/>
        <w:jc w:val="both"/>
        <w:rPr>
          <w:sz w:val="22"/>
          <w:szCs w:val="22"/>
        </w:rPr>
      </w:pPr>
      <w:r w:rsidRPr="005F6111">
        <w:rPr>
          <w:b/>
          <w:bCs/>
          <w:sz w:val="22"/>
          <w:szCs w:val="22"/>
        </w:rPr>
        <w:t>ZAŁĄCZNIKAMI</w:t>
      </w:r>
      <w:r w:rsidR="0097776D">
        <w:rPr>
          <w:sz w:val="22"/>
          <w:szCs w:val="22"/>
        </w:rPr>
        <w:t xml:space="preserve"> 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746AF63A" w14:textId="527FF4BB" w:rsidR="00AF4AC3" w:rsidRPr="005F6111" w:rsidRDefault="00D23F71" w:rsidP="0062376F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……….</w:t>
      </w:r>
    </w:p>
    <w:p w14:paraId="53C07C92" w14:textId="239423BC" w:rsidR="0062376F" w:rsidRPr="005F6111" w:rsidRDefault="0062376F" w:rsidP="0062376F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b/>
          <w:sz w:val="22"/>
          <w:szCs w:val="22"/>
        </w:rPr>
      </w:pPr>
      <w:r w:rsidRPr="005F6111">
        <w:rPr>
          <w:b/>
          <w:sz w:val="22"/>
          <w:szCs w:val="22"/>
        </w:rPr>
        <w:t>……….</w:t>
      </w:r>
    </w:p>
    <w:p w14:paraId="052BB9D8" w14:textId="628D61B6" w:rsidR="005F6111" w:rsidRPr="005F6111" w:rsidRDefault="005F6111" w:rsidP="0062376F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b/>
          <w:sz w:val="22"/>
          <w:szCs w:val="22"/>
        </w:rPr>
      </w:pPr>
      <w:r w:rsidRPr="005F6111">
        <w:rPr>
          <w:b/>
          <w:sz w:val="22"/>
          <w:szCs w:val="22"/>
        </w:rPr>
        <w:t>……….</w:t>
      </w:r>
    </w:p>
    <w:p w14:paraId="469687FB" w14:textId="7F5C3645" w:rsidR="0062376F" w:rsidRDefault="0062376F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415159A4" w14:textId="44A6BDD3" w:rsidR="0062376F" w:rsidRDefault="0062376F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5ACEE935" w14:textId="73FE6674" w:rsidR="00290A4B" w:rsidRPr="00290A4B" w:rsidRDefault="00290A4B" w:rsidP="00AF4AC3">
      <w:pPr>
        <w:pStyle w:val="Akapitzlist"/>
        <w:spacing w:before="240" w:line="276" w:lineRule="auto"/>
        <w:ind w:left="644"/>
        <w:jc w:val="both"/>
        <w:rPr>
          <w:rFonts w:ascii="Verdana" w:hAnsi="Verdana" w:cstheme="minorHAnsi"/>
          <w:b/>
          <w:color w:val="FF0000"/>
          <w:sz w:val="18"/>
          <w:szCs w:val="18"/>
          <w:lang w:eastAsia="ar-SA"/>
        </w:rPr>
      </w:pPr>
      <w:r w:rsidRPr="0031748B">
        <w:rPr>
          <w:rFonts w:ascii="Verdana" w:hAnsi="Verdana" w:cstheme="minorHAnsi"/>
          <w:b/>
          <w:color w:val="FF0000"/>
          <w:sz w:val="18"/>
          <w:szCs w:val="18"/>
          <w:lang w:eastAsia="ar-SA"/>
        </w:rPr>
        <w:t>Formularz oferty winien zostać sporządzony, pod rygorem nieważności</w:t>
      </w:r>
      <w:r>
        <w:rPr>
          <w:rFonts w:ascii="Verdana" w:hAnsi="Verdana" w:cstheme="minorHAnsi"/>
          <w:b/>
          <w:color w:val="FF0000"/>
          <w:sz w:val="18"/>
          <w:szCs w:val="18"/>
          <w:lang w:eastAsia="ar-SA"/>
        </w:rPr>
        <w:t>,</w:t>
      </w:r>
      <w:r w:rsidRPr="0031748B">
        <w:rPr>
          <w:rFonts w:ascii="Verdana" w:hAnsi="Verdana" w:cstheme="minorHAnsi"/>
          <w:b/>
          <w:color w:val="FF0000"/>
          <w:sz w:val="18"/>
          <w:szCs w:val="18"/>
          <w:lang w:eastAsia="ar-SA"/>
        </w:rPr>
        <w:t xml:space="preserve"> </w:t>
      </w:r>
      <w:r w:rsidRPr="00290A4B">
        <w:rPr>
          <w:rFonts w:ascii="Verdana" w:hAnsi="Verdana" w:cstheme="minorHAnsi"/>
          <w:b/>
          <w:color w:val="FF0000"/>
          <w:sz w:val="18"/>
          <w:szCs w:val="18"/>
          <w:lang w:eastAsia="ar-SA"/>
        </w:rPr>
        <w:t>w formie elektronicznej (w postaci elektronicznej opatrzonej kwalifikowanym podpisem elektronicznym) lub w postaci elektronicznej opatrzonej podpisem zaufanym lub podpisem osobistym</w:t>
      </w:r>
      <w:r>
        <w:rPr>
          <w:rFonts w:ascii="Verdana" w:hAnsi="Verdana" w:cstheme="minorHAnsi"/>
          <w:b/>
          <w:color w:val="FF0000"/>
          <w:sz w:val="18"/>
          <w:szCs w:val="18"/>
          <w:lang w:eastAsia="ar-SA"/>
        </w:rPr>
        <w:t>.</w:t>
      </w:r>
    </w:p>
    <w:sectPr w:rsidR="00290A4B" w:rsidRPr="00290A4B" w:rsidSect="00636FF9">
      <w:headerReference w:type="default" r:id="rId8"/>
      <w:footerReference w:type="default" r:id="rId9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8D74B" w14:textId="77777777" w:rsidR="00557CE9" w:rsidRDefault="00557CE9" w:rsidP="00FF57EE">
      <w:r>
        <w:separator/>
      </w:r>
    </w:p>
  </w:endnote>
  <w:endnote w:type="continuationSeparator" w:id="0">
    <w:p w14:paraId="418AF9D8" w14:textId="77777777" w:rsidR="00557CE9" w:rsidRDefault="00557CE9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0418434"/>
      <w:docPartObj>
        <w:docPartGallery w:val="Page Numbers (Bottom of Page)"/>
        <w:docPartUnique/>
      </w:docPartObj>
    </w:sdtPr>
    <w:sdtContent>
      <w:p w14:paraId="569EF3D1" w14:textId="30AC27CF" w:rsidR="0065030A" w:rsidRDefault="006503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83BD65" w14:textId="77777777" w:rsidR="00185E6C" w:rsidRDefault="00185E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76C67" w14:textId="77777777" w:rsidR="00557CE9" w:rsidRDefault="00557CE9" w:rsidP="00FF57EE">
      <w:r>
        <w:separator/>
      </w:r>
    </w:p>
  </w:footnote>
  <w:footnote w:type="continuationSeparator" w:id="0">
    <w:p w14:paraId="29940FF6" w14:textId="77777777" w:rsidR="00557CE9" w:rsidRDefault="00557CE9" w:rsidP="00FF57EE">
      <w:r>
        <w:continuationSeparator/>
      </w:r>
    </w:p>
  </w:footnote>
  <w:footnote w:id="1">
    <w:p w14:paraId="7BEBB506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656EFB1F" w14:textId="04BFD533" w:rsidR="007A3E1E" w:rsidRDefault="007A3E1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5812CDF9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6474A71E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5">
    <w:p w14:paraId="31751FDF" w14:textId="77777777" w:rsidR="00E27265" w:rsidRDefault="00E27265" w:rsidP="00E272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EE03D" w14:textId="2076EF9F"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D44738">
      <w:rPr>
        <w:sz w:val="20"/>
        <w:szCs w:val="20"/>
      </w:rPr>
      <w:t>3</w:t>
    </w:r>
    <w:r w:rsidR="00B834C1">
      <w:rPr>
        <w:sz w:val="20"/>
        <w:szCs w:val="20"/>
      </w:rPr>
      <w:t>/202</w:t>
    </w:r>
    <w:r w:rsidR="00D44738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5A17"/>
    <w:multiLevelType w:val="hybridMultilevel"/>
    <w:tmpl w:val="2A9CF0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5667C"/>
    <w:multiLevelType w:val="hybridMultilevel"/>
    <w:tmpl w:val="D44055C8"/>
    <w:lvl w:ilvl="0" w:tplc="FFFFFFFF">
      <w:start w:val="1"/>
      <w:numFmt w:val="decimal"/>
      <w:lvlText w:val="%1."/>
      <w:lvlJc w:val="left"/>
      <w:pPr>
        <w:ind w:left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23B70"/>
    <w:multiLevelType w:val="hybridMultilevel"/>
    <w:tmpl w:val="35C07F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26A9A"/>
    <w:multiLevelType w:val="hybridMultilevel"/>
    <w:tmpl w:val="C2EA3F60"/>
    <w:lvl w:ilvl="0" w:tplc="0415000D">
      <w:start w:val="1"/>
      <w:numFmt w:val="bullet"/>
      <w:lvlText w:val=""/>
      <w:lvlJc w:val="left"/>
      <w:pPr>
        <w:ind w:left="13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4" w15:restartNumberingAfterBreak="0">
    <w:nsid w:val="1E461E01"/>
    <w:multiLevelType w:val="hybridMultilevel"/>
    <w:tmpl w:val="2A9CF0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326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7DD4F5B"/>
    <w:multiLevelType w:val="multilevel"/>
    <w:tmpl w:val="F670DA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0B27E35"/>
    <w:multiLevelType w:val="hybridMultilevel"/>
    <w:tmpl w:val="183029E8"/>
    <w:lvl w:ilvl="0" w:tplc="180CD90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8422BB4"/>
    <w:multiLevelType w:val="hybridMultilevel"/>
    <w:tmpl w:val="BDD8A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14FD0"/>
    <w:multiLevelType w:val="hybridMultilevel"/>
    <w:tmpl w:val="2D3CDDF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3029F"/>
    <w:multiLevelType w:val="hybridMultilevel"/>
    <w:tmpl w:val="4A228568"/>
    <w:lvl w:ilvl="0" w:tplc="7F8A576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2F32A3"/>
    <w:multiLevelType w:val="hybridMultilevel"/>
    <w:tmpl w:val="D44055C8"/>
    <w:lvl w:ilvl="0" w:tplc="0415000F">
      <w:start w:val="1"/>
      <w:numFmt w:val="decimal"/>
      <w:lvlText w:val="%1."/>
      <w:lvlJc w:val="left"/>
      <w:pPr>
        <w:ind w:left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367303"/>
    <w:multiLevelType w:val="hybridMultilevel"/>
    <w:tmpl w:val="13621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92437321">
    <w:abstractNumId w:val="13"/>
  </w:num>
  <w:num w:numId="2" w16cid:durableId="529073593">
    <w:abstractNumId w:val="8"/>
  </w:num>
  <w:num w:numId="3" w16cid:durableId="986863815">
    <w:abstractNumId w:val="12"/>
  </w:num>
  <w:num w:numId="4" w16cid:durableId="12998147">
    <w:abstractNumId w:val="15"/>
  </w:num>
  <w:num w:numId="5" w16cid:durableId="607928499">
    <w:abstractNumId w:val="1"/>
  </w:num>
  <w:num w:numId="6" w16cid:durableId="265428068">
    <w:abstractNumId w:val="6"/>
  </w:num>
  <w:num w:numId="7" w16cid:durableId="1124036103">
    <w:abstractNumId w:val="5"/>
  </w:num>
  <w:num w:numId="8" w16cid:durableId="1778063584">
    <w:abstractNumId w:val="7"/>
  </w:num>
  <w:num w:numId="9" w16cid:durableId="984823699">
    <w:abstractNumId w:val="11"/>
  </w:num>
  <w:num w:numId="10" w16cid:durableId="572739646">
    <w:abstractNumId w:val="10"/>
  </w:num>
  <w:num w:numId="11" w16cid:durableId="1523277044">
    <w:abstractNumId w:val="0"/>
  </w:num>
  <w:num w:numId="12" w16cid:durableId="1340309001">
    <w:abstractNumId w:val="4"/>
  </w:num>
  <w:num w:numId="13" w16cid:durableId="1736538987">
    <w:abstractNumId w:val="2"/>
  </w:num>
  <w:num w:numId="14" w16cid:durableId="1839148038">
    <w:abstractNumId w:val="3"/>
  </w:num>
  <w:num w:numId="15" w16cid:durableId="740298805">
    <w:abstractNumId w:val="14"/>
  </w:num>
  <w:num w:numId="16" w16cid:durableId="3513436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D62"/>
    <w:rsid w:val="00033941"/>
    <w:rsid w:val="00034056"/>
    <w:rsid w:val="0008337E"/>
    <w:rsid w:val="000837AE"/>
    <w:rsid w:val="000A1DF4"/>
    <w:rsid w:val="000B05F1"/>
    <w:rsid w:val="000B5C95"/>
    <w:rsid w:val="000C1086"/>
    <w:rsid w:val="000D1A31"/>
    <w:rsid w:val="000E6364"/>
    <w:rsid w:val="001039DF"/>
    <w:rsid w:val="00106271"/>
    <w:rsid w:val="001063D3"/>
    <w:rsid w:val="00115591"/>
    <w:rsid w:val="00115CDB"/>
    <w:rsid w:val="0014100B"/>
    <w:rsid w:val="00173D62"/>
    <w:rsid w:val="00180B02"/>
    <w:rsid w:val="0018307D"/>
    <w:rsid w:val="00185E6C"/>
    <w:rsid w:val="0019106B"/>
    <w:rsid w:val="00191876"/>
    <w:rsid w:val="00195B88"/>
    <w:rsid w:val="001B176D"/>
    <w:rsid w:val="001C7D84"/>
    <w:rsid w:val="001D3184"/>
    <w:rsid w:val="001E121D"/>
    <w:rsid w:val="00211BB3"/>
    <w:rsid w:val="002214DB"/>
    <w:rsid w:val="00234A5B"/>
    <w:rsid w:val="0024740D"/>
    <w:rsid w:val="00255A47"/>
    <w:rsid w:val="00264E87"/>
    <w:rsid w:val="00267D1F"/>
    <w:rsid w:val="0027268F"/>
    <w:rsid w:val="00283BDF"/>
    <w:rsid w:val="00290A4B"/>
    <w:rsid w:val="00293460"/>
    <w:rsid w:val="002C059D"/>
    <w:rsid w:val="002D6B0B"/>
    <w:rsid w:val="002E612D"/>
    <w:rsid w:val="002E6A00"/>
    <w:rsid w:val="003245E2"/>
    <w:rsid w:val="003305F8"/>
    <w:rsid w:val="003332FB"/>
    <w:rsid w:val="003355F1"/>
    <w:rsid w:val="00337B98"/>
    <w:rsid w:val="00342486"/>
    <w:rsid w:val="00354A13"/>
    <w:rsid w:val="00380A4E"/>
    <w:rsid w:val="003856F6"/>
    <w:rsid w:val="003912ED"/>
    <w:rsid w:val="003B769C"/>
    <w:rsid w:val="003C0B45"/>
    <w:rsid w:val="003C22DC"/>
    <w:rsid w:val="003C4603"/>
    <w:rsid w:val="003D12CC"/>
    <w:rsid w:val="003D14A9"/>
    <w:rsid w:val="003F14A9"/>
    <w:rsid w:val="00437F01"/>
    <w:rsid w:val="00451528"/>
    <w:rsid w:val="004527EA"/>
    <w:rsid w:val="0045772D"/>
    <w:rsid w:val="004733CC"/>
    <w:rsid w:val="00473F53"/>
    <w:rsid w:val="004B74D2"/>
    <w:rsid w:val="004C7BEF"/>
    <w:rsid w:val="004D5A42"/>
    <w:rsid w:val="004E37E8"/>
    <w:rsid w:val="00525EFF"/>
    <w:rsid w:val="00542DAD"/>
    <w:rsid w:val="00543990"/>
    <w:rsid w:val="00555CBE"/>
    <w:rsid w:val="00557CE9"/>
    <w:rsid w:val="005844F6"/>
    <w:rsid w:val="005911F2"/>
    <w:rsid w:val="005A0EF7"/>
    <w:rsid w:val="005A2A43"/>
    <w:rsid w:val="005F2332"/>
    <w:rsid w:val="005F6111"/>
    <w:rsid w:val="005F6F5F"/>
    <w:rsid w:val="00602B00"/>
    <w:rsid w:val="00606B1F"/>
    <w:rsid w:val="00612791"/>
    <w:rsid w:val="00612B38"/>
    <w:rsid w:val="0062376F"/>
    <w:rsid w:val="0062685F"/>
    <w:rsid w:val="00636FF9"/>
    <w:rsid w:val="0064759E"/>
    <w:rsid w:val="0065030A"/>
    <w:rsid w:val="00650F2E"/>
    <w:rsid w:val="006553AF"/>
    <w:rsid w:val="0066089E"/>
    <w:rsid w:val="0067342D"/>
    <w:rsid w:val="00680BC5"/>
    <w:rsid w:val="006828B6"/>
    <w:rsid w:val="00692149"/>
    <w:rsid w:val="006A2B39"/>
    <w:rsid w:val="006B63D6"/>
    <w:rsid w:val="006C641D"/>
    <w:rsid w:val="006D09E0"/>
    <w:rsid w:val="006E020A"/>
    <w:rsid w:val="006E35C3"/>
    <w:rsid w:val="006F00BF"/>
    <w:rsid w:val="006F6BA8"/>
    <w:rsid w:val="00704023"/>
    <w:rsid w:val="00724EFA"/>
    <w:rsid w:val="00742146"/>
    <w:rsid w:val="0074312F"/>
    <w:rsid w:val="007933B9"/>
    <w:rsid w:val="0079626A"/>
    <w:rsid w:val="007A1C8D"/>
    <w:rsid w:val="007A3E1E"/>
    <w:rsid w:val="007B0264"/>
    <w:rsid w:val="007B3827"/>
    <w:rsid w:val="007B4E99"/>
    <w:rsid w:val="007D1E22"/>
    <w:rsid w:val="007D475B"/>
    <w:rsid w:val="007E331F"/>
    <w:rsid w:val="007F3E87"/>
    <w:rsid w:val="007F4271"/>
    <w:rsid w:val="00824873"/>
    <w:rsid w:val="00826499"/>
    <w:rsid w:val="00831324"/>
    <w:rsid w:val="008338EB"/>
    <w:rsid w:val="0083480D"/>
    <w:rsid w:val="008572FD"/>
    <w:rsid w:val="008667D0"/>
    <w:rsid w:val="00884B1C"/>
    <w:rsid w:val="008900E9"/>
    <w:rsid w:val="00891125"/>
    <w:rsid w:val="00895C36"/>
    <w:rsid w:val="008A72AB"/>
    <w:rsid w:val="008B0510"/>
    <w:rsid w:val="008D16C0"/>
    <w:rsid w:val="008D636C"/>
    <w:rsid w:val="008F4457"/>
    <w:rsid w:val="00902AC9"/>
    <w:rsid w:val="0091454A"/>
    <w:rsid w:val="0092139C"/>
    <w:rsid w:val="00930954"/>
    <w:rsid w:val="009312B4"/>
    <w:rsid w:val="00940C89"/>
    <w:rsid w:val="009419E5"/>
    <w:rsid w:val="0094617D"/>
    <w:rsid w:val="0094707F"/>
    <w:rsid w:val="00947D3B"/>
    <w:rsid w:val="00963CDA"/>
    <w:rsid w:val="00965151"/>
    <w:rsid w:val="0097776D"/>
    <w:rsid w:val="00983D1D"/>
    <w:rsid w:val="009859F1"/>
    <w:rsid w:val="00987BA7"/>
    <w:rsid w:val="0099385D"/>
    <w:rsid w:val="00997831"/>
    <w:rsid w:val="009A6194"/>
    <w:rsid w:val="009B3551"/>
    <w:rsid w:val="009B6EAD"/>
    <w:rsid w:val="009D75A8"/>
    <w:rsid w:val="009E2526"/>
    <w:rsid w:val="009F0576"/>
    <w:rsid w:val="009F7996"/>
    <w:rsid w:val="00A1261D"/>
    <w:rsid w:val="00A36564"/>
    <w:rsid w:val="00A50E18"/>
    <w:rsid w:val="00A9266B"/>
    <w:rsid w:val="00AA39D6"/>
    <w:rsid w:val="00AB1CC8"/>
    <w:rsid w:val="00AC01A3"/>
    <w:rsid w:val="00AC4FC0"/>
    <w:rsid w:val="00AC52C5"/>
    <w:rsid w:val="00AE2ACB"/>
    <w:rsid w:val="00AF4AC3"/>
    <w:rsid w:val="00B47637"/>
    <w:rsid w:val="00B5672A"/>
    <w:rsid w:val="00B57278"/>
    <w:rsid w:val="00B62255"/>
    <w:rsid w:val="00B623E1"/>
    <w:rsid w:val="00B650AA"/>
    <w:rsid w:val="00B81627"/>
    <w:rsid w:val="00B834C1"/>
    <w:rsid w:val="00B9086B"/>
    <w:rsid w:val="00BB080C"/>
    <w:rsid w:val="00BC3AD3"/>
    <w:rsid w:val="00BC4F99"/>
    <w:rsid w:val="00BF632E"/>
    <w:rsid w:val="00C03134"/>
    <w:rsid w:val="00C22F7D"/>
    <w:rsid w:val="00C50249"/>
    <w:rsid w:val="00C72209"/>
    <w:rsid w:val="00CA2330"/>
    <w:rsid w:val="00CA30DC"/>
    <w:rsid w:val="00CB630A"/>
    <w:rsid w:val="00CC73AD"/>
    <w:rsid w:val="00CE3AE6"/>
    <w:rsid w:val="00D028F1"/>
    <w:rsid w:val="00D233EF"/>
    <w:rsid w:val="00D23F71"/>
    <w:rsid w:val="00D37CE0"/>
    <w:rsid w:val="00D44738"/>
    <w:rsid w:val="00D47304"/>
    <w:rsid w:val="00D5435B"/>
    <w:rsid w:val="00D554C7"/>
    <w:rsid w:val="00D80831"/>
    <w:rsid w:val="00D877CE"/>
    <w:rsid w:val="00DA6B55"/>
    <w:rsid w:val="00DB1D2A"/>
    <w:rsid w:val="00DB2BAF"/>
    <w:rsid w:val="00DC220E"/>
    <w:rsid w:val="00DC336F"/>
    <w:rsid w:val="00DE15DF"/>
    <w:rsid w:val="00E01A6F"/>
    <w:rsid w:val="00E1735C"/>
    <w:rsid w:val="00E17E7E"/>
    <w:rsid w:val="00E27265"/>
    <w:rsid w:val="00E34BAB"/>
    <w:rsid w:val="00E510FF"/>
    <w:rsid w:val="00E55C2F"/>
    <w:rsid w:val="00E61A5D"/>
    <w:rsid w:val="00E62CEA"/>
    <w:rsid w:val="00EA1028"/>
    <w:rsid w:val="00EA1E3F"/>
    <w:rsid w:val="00EC50FB"/>
    <w:rsid w:val="00EF61A5"/>
    <w:rsid w:val="00F134D5"/>
    <w:rsid w:val="00F31EAC"/>
    <w:rsid w:val="00F4225E"/>
    <w:rsid w:val="00F448D2"/>
    <w:rsid w:val="00F473C7"/>
    <w:rsid w:val="00F56534"/>
    <w:rsid w:val="00F606AA"/>
    <w:rsid w:val="00F73A04"/>
    <w:rsid w:val="00F91FAF"/>
    <w:rsid w:val="00F9660E"/>
    <w:rsid w:val="00FA2C33"/>
    <w:rsid w:val="00FB780F"/>
    <w:rsid w:val="00FE421B"/>
    <w:rsid w:val="00FF3EA8"/>
    <w:rsid w:val="00FF5788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0339C"/>
  <w15:chartTrackingRefBased/>
  <w15:docId w15:val="{F1E3B5E6-6E87-448D-975E-E4936638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738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918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18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187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8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1876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3EFAC-E0E5-4F69-8C11-951697AB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52</TotalTime>
  <Pages>6</Pages>
  <Words>986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Wojciech Stankiewicz</cp:lastModifiedBy>
  <cp:revision>7</cp:revision>
  <dcterms:created xsi:type="dcterms:W3CDTF">2025-10-14T08:20:00Z</dcterms:created>
  <dcterms:modified xsi:type="dcterms:W3CDTF">2026-04-16T07:01:00Z</dcterms:modified>
</cp:coreProperties>
</file>